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385E02" w14:textId="6FA2AEA3" w:rsidR="006954CD" w:rsidRDefault="006954CD" w:rsidP="006954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S5-214</w:t>
      </w:r>
      <w:r>
        <w:rPr>
          <w:b/>
          <w:i/>
          <w:noProof/>
          <w:sz w:val="28"/>
        </w:rPr>
        <w:t>511</w:t>
      </w:r>
    </w:p>
    <w:p w14:paraId="257B6F7C" w14:textId="77777777" w:rsidR="006954CD" w:rsidRDefault="006954CD" w:rsidP="006954C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23 - 31 August 2021</w:t>
      </w:r>
    </w:p>
    <w:p w14:paraId="0B70AC29" w14:textId="77777777" w:rsidR="006954CD" w:rsidRDefault="006954CD" w:rsidP="006954C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14:paraId="7C8958A3" w14:textId="77777777" w:rsidR="006954CD" w:rsidRDefault="006954CD" w:rsidP="006954C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TMF</w:t>
      </w:r>
    </w:p>
    <w:p w14:paraId="3C1A6AD0" w14:textId="5F4B9253" w:rsidR="006954CD" w:rsidRDefault="006954CD" w:rsidP="006954C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sdt>
        <w:sdtPr>
          <w:rPr>
            <w:b/>
            <w:color w:val="333333"/>
            <w:sz w:val="22"/>
            <w:szCs w:val="22"/>
          </w:rPr>
          <w:alias w:val="Document Title"/>
          <w:tag w:val="GSMATitle"/>
          <w:id w:val="-792975455"/>
          <w:placeholder>
            <w:docPart w:val="0A3D06DAEEAD411D9AEF1961A3C1D91C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proofErr w:type="spellStart"/>
          <w:r w:rsidRPr="006954CD">
            <w:rPr>
              <w:b/>
              <w:color w:val="333333"/>
              <w:sz w:val="22"/>
              <w:szCs w:val="22"/>
            </w:rPr>
            <w:t>LiaisonMulti</w:t>
          </w:r>
          <w:proofErr w:type="spellEnd"/>
          <w:r w:rsidRPr="006954CD">
            <w:rPr>
              <w:b/>
              <w:color w:val="333333"/>
              <w:sz w:val="22"/>
              <w:szCs w:val="22"/>
            </w:rPr>
            <w:t xml:space="preserve">-SDO Autonomous Networks (AN) </w:t>
          </w:r>
          <w:proofErr w:type="spellStart"/>
          <w:r w:rsidRPr="006954CD">
            <w:rPr>
              <w:b/>
              <w:color w:val="333333"/>
              <w:sz w:val="22"/>
              <w:szCs w:val="22"/>
            </w:rPr>
            <w:t>Formal</w:t>
          </w:r>
          <w:proofErr w:type="spellEnd"/>
          <w:r w:rsidRPr="006954CD">
            <w:rPr>
              <w:b/>
              <w:color w:val="333333"/>
              <w:sz w:val="22"/>
              <w:szCs w:val="22"/>
            </w:rPr>
            <w:t xml:space="preserve"> </w:t>
          </w:r>
          <w:proofErr w:type="spellStart"/>
          <w:r w:rsidRPr="006954CD">
            <w:rPr>
              <w:b/>
              <w:color w:val="333333"/>
              <w:sz w:val="22"/>
              <w:szCs w:val="22"/>
            </w:rPr>
            <w:t>Liaison:Minutes</w:t>
          </w:r>
          <w:proofErr w:type="spellEnd"/>
          <w:r w:rsidRPr="006954CD">
            <w:rPr>
              <w:b/>
              <w:color w:val="333333"/>
              <w:sz w:val="22"/>
              <w:szCs w:val="22"/>
            </w:rPr>
            <w:t xml:space="preserve"> and Actions 16th </w:t>
          </w:r>
          <w:proofErr w:type="spellStart"/>
          <w:r w:rsidRPr="006954CD">
            <w:rPr>
              <w:b/>
              <w:color w:val="333333"/>
              <w:sz w:val="22"/>
              <w:szCs w:val="22"/>
            </w:rPr>
            <w:t>Aug</w:t>
          </w:r>
          <w:proofErr w:type="spellEnd"/>
          <w:r w:rsidRPr="006954CD">
            <w:rPr>
              <w:b/>
              <w:color w:val="333333"/>
              <w:sz w:val="22"/>
              <w:szCs w:val="22"/>
            </w:rPr>
            <w:t xml:space="preserve"> 2021 Meeting #9 </w:t>
          </w:r>
          <w:proofErr w:type="spellStart"/>
          <w:r w:rsidRPr="006954CD">
            <w:rPr>
              <w:b/>
              <w:color w:val="333333"/>
              <w:sz w:val="22"/>
              <w:szCs w:val="22"/>
            </w:rPr>
            <w:t>Ref</w:t>
          </w:r>
          <w:proofErr w:type="spellEnd"/>
          <w:r w:rsidRPr="006954CD">
            <w:rPr>
              <w:b/>
              <w:color w:val="333333"/>
              <w:sz w:val="22"/>
              <w:szCs w:val="22"/>
            </w:rPr>
            <w:t xml:space="preserve"> AN-SDO2021-09</w:t>
          </w:r>
        </w:sdtContent>
      </w:sdt>
    </w:p>
    <w:p w14:paraId="5C80824E" w14:textId="77777777" w:rsidR="006954CD" w:rsidRDefault="006954CD" w:rsidP="006954C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4913D4E2" w14:textId="77777777" w:rsidR="006954CD" w:rsidRPr="003E1332" w:rsidRDefault="006954CD" w:rsidP="006954CD">
      <w:pPr>
        <w:snapToGrid w:val="0"/>
        <w:spacing w:before="0"/>
        <w:rPr>
          <w:sz w:val="22"/>
          <w:szCs w:val="22"/>
          <w:lang w:val="en-US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5.3</w:t>
      </w:r>
    </w:p>
    <w:p w14:paraId="7CF2806F" w14:textId="18DAC72F" w:rsidR="007537AA" w:rsidRPr="007F233E" w:rsidRDefault="007537AA" w:rsidP="00015656">
      <w:pPr>
        <w:tabs>
          <w:tab w:val="left" w:pos="426"/>
        </w:tabs>
        <w:snapToGrid w:val="0"/>
        <w:spacing w:before="0"/>
        <w:jc w:val="center"/>
        <w:rPr>
          <w:lang w:val="en-US"/>
        </w:rPr>
      </w:pPr>
    </w:p>
    <w:p w14:paraId="7E3627EB" w14:textId="77777777" w:rsidR="007537AA" w:rsidRPr="007F233E" w:rsidRDefault="007537AA" w:rsidP="00A70FDF">
      <w:pPr>
        <w:snapToGrid w:val="0"/>
        <w:spacing w:before="0"/>
        <w:rPr>
          <w:rFonts w:ascii="Arial" w:hAnsi="Arial" w:cs="Arial"/>
          <w:sz w:val="22"/>
          <w:szCs w:val="22"/>
          <w:lang w:val="en-US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210"/>
        <w:gridCol w:w="1980"/>
        <w:gridCol w:w="3116"/>
      </w:tblGrid>
      <w:tr w:rsidR="007537AA" w:rsidRPr="007F233E" w14:paraId="0A8D72B7" w14:textId="77777777" w:rsidTr="00A70FDF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14:paraId="7EA65D7A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0" w:name="dbluepink" w:colFirst="1" w:colLast="1"/>
            <w:bookmarkStart w:id="1" w:name="dtableau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Source:</w:t>
            </w:r>
          </w:p>
        </w:tc>
        <w:tc>
          <w:tcPr>
            <w:tcW w:w="3210" w:type="dxa"/>
            <w:tcBorders>
              <w:top w:val="single" w:sz="12" w:space="0" w:color="auto"/>
            </w:tcBorders>
          </w:tcPr>
          <w:p w14:paraId="4F5CFBF1" w14:textId="77777777" w:rsidR="007537AA" w:rsidRPr="007F233E" w:rsidRDefault="008B24D6" w:rsidP="00A70FDF">
            <w:pPr>
              <w:pStyle w:val="Index1"/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F233E">
              <w:rPr>
                <w:sz w:val="22"/>
                <w:szCs w:val="22"/>
                <w:lang w:val="en-US"/>
              </w:rPr>
              <w:t xml:space="preserve">TM Forum </w:t>
            </w:r>
            <w:r w:rsidR="006E0C90" w:rsidRPr="007F233E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14:paraId="3D3A38AC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Meeting, date:</w:t>
            </w:r>
          </w:p>
        </w:tc>
        <w:tc>
          <w:tcPr>
            <w:tcW w:w="3116" w:type="dxa"/>
            <w:tcBorders>
              <w:top w:val="single" w:sz="12" w:space="0" w:color="auto"/>
            </w:tcBorders>
          </w:tcPr>
          <w:p w14:paraId="7D9CFC71" w14:textId="5AFF7D00" w:rsidR="007537AA" w:rsidRPr="007F233E" w:rsidRDefault="007D4276" w:rsidP="00964BAE">
            <w:pPr>
              <w:pStyle w:val="Index1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>
              <w:rPr>
                <w:rFonts w:ascii="Arial" w:hAnsi="Arial" w:cs="Arial"/>
                <w:sz w:val="20"/>
                <w:szCs w:val="22"/>
                <w:lang w:val="en-US"/>
              </w:rPr>
              <w:t>1</w:t>
            </w:r>
            <w:r w:rsidR="009227AE">
              <w:rPr>
                <w:rFonts w:ascii="Arial" w:hAnsi="Arial" w:cs="Arial"/>
                <w:sz w:val="20"/>
                <w:szCs w:val="22"/>
                <w:lang w:val="en-US"/>
              </w:rPr>
              <w:t>7</w:t>
            </w:r>
            <w:r w:rsidRPr="007D4276">
              <w:rPr>
                <w:rFonts w:ascii="Arial" w:hAnsi="Arial" w:cs="Arial"/>
                <w:sz w:val="20"/>
                <w:szCs w:val="22"/>
                <w:vertAlign w:val="superscript"/>
                <w:lang w:val="en-US"/>
              </w:rPr>
              <w:t>th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 xml:space="preserve"> Aug 2021</w:t>
            </w:r>
            <w:r w:rsidR="00F320AB">
              <w:rPr>
                <w:rFonts w:ascii="Arial" w:hAnsi="Arial" w:cs="Arial"/>
                <w:sz w:val="20"/>
                <w:szCs w:val="22"/>
                <w:lang w:val="en-US"/>
              </w:rPr>
              <w:t xml:space="preserve"> AN T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L</w:t>
            </w:r>
          </w:p>
        </w:tc>
      </w:tr>
      <w:tr w:rsidR="007537AA" w:rsidRPr="007F233E" w14:paraId="2C191EA6" w14:textId="77777777">
        <w:trPr>
          <w:cantSplit/>
          <w:trHeight w:val="357"/>
        </w:trPr>
        <w:tc>
          <w:tcPr>
            <w:tcW w:w="1617" w:type="dxa"/>
          </w:tcPr>
          <w:p w14:paraId="6F768D1A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2" w:name="dsource" w:colFirst="1" w:colLast="1"/>
            <w:bookmarkEnd w:id="0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Teams:</w:t>
            </w:r>
          </w:p>
        </w:tc>
        <w:tc>
          <w:tcPr>
            <w:tcW w:w="8306" w:type="dxa"/>
            <w:gridSpan w:val="3"/>
          </w:tcPr>
          <w:p w14:paraId="3210083F" w14:textId="6FF90AE4" w:rsidR="007537AA" w:rsidRPr="007F233E" w:rsidRDefault="00BF2B83" w:rsidP="00E64A3E">
            <w:pPr>
              <w:pStyle w:val="Index1"/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F233E">
              <w:rPr>
                <w:color w:val="000000"/>
                <w:sz w:val="22"/>
                <w:szCs w:val="22"/>
                <w:lang w:val="en-US"/>
              </w:rPr>
              <w:t xml:space="preserve">TM Forum </w:t>
            </w:r>
            <w:r w:rsidR="00237EF4">
              <w:rPr>
                <w:color w:val="000000"/>
                <w:sz w:val="22"/>
                <w:szCs w:val="22"/>
                <w:lang w:val="en-US"/>
              </w:rPr>
              <w:t>Autonomous Network Operations</w:t>
            </w:r>
            <w:r w:rsidR="009655B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CC68E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</w:tr>
      <w:tr w:rsidR="007537AA" w:rsidRPr="007F233E" w14:paraId="1B4E785A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5AB97DE6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3" w:name="dtitle1" w:colFirst="1" w:colLast="1"/>
            <w:bookmarkEnd w:id="2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Title: 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191FD838" w14:textId="77777777" w:rsidR="007F233E" w:rsidRPr="006954CD" w:rsidRDefault="007F233E" w:rsidP="007F233E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fr-FR"/>
              </w:rPr>
            </w:pPr>
            <w:r w:rsidRPr="006954CD">
              <w:rPr>
                <w:b/>
                <w:color w:val="333333"/>
                <w:sz w:val="22"/>
                <w:szCs w:val="22"/>
                <w:lang w:val="fr-FR"/>
              </w:rPr>
              <w:t>Liaison</w:t>
            </w:r>
          </w:p>
          <w:p w14:paraId="492BE0B5" w14:textId="61058A6F" w:rsidR="00F320AB" w:rsidRPr="006954CD" w:rsidRDefault="00F320AB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fr-FR"/>
              </w:rPr>
            </w:pPr>
            <w:r w:rsidRPr="006954CD">
              <w:rPr>
                <w:b/>
                <w:color w:val="333333"/>
                <w:sz w:val="22"/>
                <w:szCs w:val="22"/>
                <w:lang w:val="fr-FR"/>
              </w:rPr>
              <w:t xml:space="preserve">Multi-SDO </w:t>
            </w:r>
            <w:proofErr w:type="spellStart"/>
            <w:r w:rsidRPr="006954CD">
              <w:rPr>
                <w:b/>
                <w:color w:val="333333"/>
                <w:sz w:val="22"/>
                <w:szCs w:val="22"/>
                <w:lang w:val="fr-FR"/>
              </w:rPr>
              <w:t>Autonomous</w:t>
            </w:r>
            <w:proofErr w:type="spellEnd"/>
            <w:r w:rsidRPr="006954CD">
              <w:rPr>
                <w:b/>
                <w:color w:val="333333"/>
                <w:sz w:val="22"/>
                <w:szCs w:val="22"/>
                <w:lang w:val="fr-FR"/>
              </w:rPr>
              <w:t xml:space="preserve"> Networks</w:t>
            </w:r>
            <w:r w:rsidR="001234CE" w:rsidRPr="006954CD">
              <w:rPr>
                <w:b/>
                <w:color w:val="333333"/>
                <w:sz w:val="22"/>
                <w:szCs w:val="22"/>
                <w:lang w:val="fr-FR"/>
              </w:rPr>
              <w:t xml:space="preserve"> </w:t>
            </w:r>
            <w:r w:rsidRPr="006954CD">
              <w:rPr>
                <w:b/>
                <w:color w:val="333333"/>
                <w:sz w:val="22"/>
                <w:szCs w:val="22"/>
                <w:lang w:val="fr-FR"/>
              </w:rPr>
              <w:t xml:space="preserve">(AN) </w:t>
            </w:r>
            <w:proofErr w:type="spellStart"/>
            <w:r w:rsidRPr="006954CD">
              <w:rPr>
                <w:b/>
                <w:color w:val="333333"/>
                <w:sz w:val="22"/>
                <w:szCs w:val="22"/>
                <w:lang w:val="fr-FR"/>
              </w:rPr>
              <w:t>Formal</w:t>
            </w:r>
            <w:proofErr w:type="spellEnd"/>
            <w:r w:rsidRPr="006954CD">
              <w:rPr>
                <w:b/>
                <w:color w:val="333333"/>
                <w:sz w:val="22"/>
                <w:szCs w:val="22"/>
                <w:lang w:val="fr-FR"/>
              </w:rPr>
              <w:t xml:space="preserve"> Liaison</w:t>
            </w:r>
            <w:r w:rsidR="001234CE" w:rsidRPr="006954CD">
              <w:rPr>
                <w:b/>
                <w:color w:val="333333"/>
                <w:sz w:val="22"/>
                <w:szCs w:val="22"/>
                <w:lang w:val="fr-FR"/>
              </w:rPr>
              <w:t>:</w:t>
            </w:r>
          </w:p>
          <w:p w14:paraId="05FD31BA" w14:textId="40E30A0E" w:rsidR="009227AE" w:rsidRDefault="00A2351A" w:rsidP="009227AE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Minutes and Actions </w:t>
            </w:r>
            <w:r w:rsidR="0097723E">
              <w:rPr>
                <w:b/>
                <w:color w:val="333333"/>
                <w:sz w:val="22"/>
                <w:szCs w:val="22"/>
                <w:lang w:val="en-US"/>
              </w:rPr>
              <w:t>16</w:t>
            </w:r>
            <w:r w:rsidR="0097723E" w:rsidRPr="0097723E">
              <w:rPr>
                <w:b/>
                <w:color w:val="333333"/>
                <w:sz w:val="22"/>
                <w:szCs w:val="22"/>
                <w:vertAlign w:val="superscript"/>
                <w:lang w:val="en-US"/>
              </w:rPr>
              <w:t>th</w:t>
            </w:r>
            <w:r w:rsidR="0097723E">
              <w:rPr>
                <w:b/>
                <w:color w:val="333333"/>
                <w:sz w:val="22"/>
                <w:szCs w:val="22"/>
                <w:lang w:val="en-US"/>
              </w:rPr>
              <w:t xml:space="preserve"> Aug</w:t>
            </w:r>
            <w:r w:rsidR="00806CD6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 xml:space="preserve">2021 </w:t>
            </w:r>
            <w:r w:rsidR="00851546">
              <w:rPr>
                <w:b/>
                <w:color w:val="333333"/>
                <w:sz w:val="22"/>
                <w:szCs w:val="22"/>
                <w:lang w:val="en-US"/>
              </w:rPr>
              <w:t xml:space="preserve">Meeting </w:t>
            </w:r>
            <w:r w:rsidR="00071976">
              <w:rPr>
                <w:b/>
                <w:color w:val="333333"/>
                <w:sz w:val="22"/>
                <w:szCs w:val="22"/>
                <w:lang w:val="en-US"/>
              </w:rPr>
              <w:t xml:space="preserve">#9 </w:t>
            </w:r>
          </w:p>
          <w:p w14:paraId="3358656F" w14:textId="6B3532C3" w:rsidR="00F320AB" w:rsidRPr="007F233E" w:rsidRDefault="00352A1A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Ref AN-SDO2021-0</w:t>
            </w:r>
            <w:r w:rsidR="009227AE">
              <w:rPr>
                <w:b/>
                <w:color w:val="333333"/>
                <w:sz w:val="22"/>
                <w:szCs w:val="22"/>
                <w:lang w:val="en-US"/>
              </w:rPr>
              <w:t>9</w:t>
            </w:r>
          </w:p>
          <w:p w14:paraId="782E17A8" w14:textId="77777777" w:rsidR="00547F1F" w:rsidRPr="007F233E" w:rsidRDefault="00547F1F" w:rsidP="00EA50F3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</w:p>
        </w:tc>
      </w:tr>
      <w:tr w:rsidR="00A818C2" w:rsidRPr="007F233E" w14:paraId="05ACC3AE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2C6BD2F6" w14:textId="77777777" w:rsidR="00A818C2" w:rsidRPr="007F233E" w:rsidRDefault="00A818C2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Date</w:t>
            </w:r>
            <w:r w:rsidR="00F23594"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 sent</w:t>
            </w: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3F88FF09" w14:textId="650754B6" w:rsidR="00A818C2" w:rsidRPr="007F233E" w:rsidRDefault="0097723E" w:rsidP="005F6861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 w:rsidRPr="00566CFA">
              <w:rPr>
                <w:rFonts w:ascii="Arial" w:hAnsi="Arial" w:cs="Arial"/>
                <w:sz w:val="20"/>
                <w:szCs w:val="22"/>
                <w:lang w:val="en-US"/>
              </w:rPr>
              <w:t xml:space="preserve">August </w:t>
            </w:r>
            <w:r w:rsidR="00071976" w:rsidRPr="00566CFA">
              <w:rPr>
                <w:rFonts w:ascii="Arial" w:hAnsi="Arial" w:cs="Arial"/>
                <w:sz w:val="20"/>
                <w:szCs w:val="22"/>
                <w:lang w:val="en-US"/>
              </w:rPr>
              <w:t>17</w:t>
            </w:r>
            <w:r w:rsidRPr="00566CFA">
              <w:rPr>
                <w:rFonts w:ascii="Arial" w:hAnsi="Arial" w:cs="Arial"/>
                <w:sz w:val="20"/>
                <w:szCs w:val="22"/>
                <w:lang w:val="en-US"/>
              </w:rPr>
              <w:t>,</w:t>
            </w:r>
            <w:r w:rsidR="004D6E5E" w:rsidRPr="00566CFA">
              <w:rPr>
                <w:rFonts w:ascii="Arial" w:hAnsi="Arial" w:cs="Arial"/>
                <w:sz w:val="20"/>
                <w:szCs w:val="22"/>
                <w:lang w:val="en-US"/>
              </w:rPr>
              <w:t xml:space="preserve"> 20</w:t>
            </w:r>
            <w:r w:rsidR="009655BA" w:rsidRPr="00566CFA">
              <w:rPr>
                <w:rFonts w:ascii="Arial" w:hAnsi="Arial" w:cs="Arial"/>
                <w:sz w:val="20"/>
                <w:szCs w:val="22"/>
                <w:lang w:val="en-US"/>
              </w:rPr>
              <w:t>21</w:t>
            </w:r>
          </w:p>
        </w:tc>
      </w:tr>
      <w:bookmarkEnd w:id="1"/>
      <w:bookmarkEnd w:id="3"/>
      <w:tr w:rsidR="007537AA" w:rsidRPr="007F233E" w14:paraId="37D593C2" w14:textId="77777777">
        <w:trPr>
          <w:cantSplit/>
          <w:trHeight w:val="357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FDBA1A8" w14:textId="77777777" w:rsidR="007537AA" w:rsidRPr="007F233E" w:rsidRDefault="007537AA" w:rsidP="00A70FDF">
            <w:pPr>
              <w:snapToGrid w:val="0"/>
              <w:spacing w:before="0"/>
              <w:jc w:val="center"/>
              <w:rPr>
                <w:rFonts w:ascii="Arial" w:hAnsi="Arial" w:cs="Arial"/>
                <w:b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sz w:val="20"/>
                <w:szCs w:val="22"/>
                <w:lang w:val="en-US"/>
              </w:rPr>
              <w:t>LIAISON STATEMENT</w:t>
            </w:r>
          </w:p>
        </w:tc>
      </w:tr>
      <w:tr w:rsidR="007537AA" w:rsidRPr="0040382A" w14:paraId="291F15C2" w14:textId="77777777">
        <w:trPr>
          <w:cantSplit/>
          <w:trHeight w:val="357"/>
        </w:trPr>
        <w:tc>
          <w:tcPr>
            <w:tcW w:w="1617" w:type="dxa"/>
          </w:tcPr>
          <w:p w14:paraId="17923845" w14:textId="77777777" w:rsidR="007537AA" w:rsidRPr="007F233E" w:rsidRDefault="00CB6A08" w:rsidP="00684C13">
            <w:pPr>
              <w:outlineLvl w:val="0"/>
              <w:rPr>
                <w:b/>
                <w:bCs/>
                <w:sz w:val="20"/>
                <w:lang w:val="en-US"/>
              </w:rPr>
            </w:pPr>
            <w:r w:rsidRPr="007F233E">
              <w:rPr>
                <w:b/>
                <w:bCs/>
                <w:sz w:val="20"/>
                <w:lang w:val="en-US"/>
              </w:rPr>
              <w:t>To:</w:t>
            </w:r>
          </w:p>
        </w:tc>
        <w:tc>
          <w:tcPr>
            <w:tcW w:w="8306" w:type="dxa"/>
            <w:gridSpan w:val="3"/>
          </w:tcPr>
          <w:p w14:paraId="5F856AC8" w14:textId="5859DAB0" w:rsidR="005F0213" w:rsidRPr="007F233E" w:rsidRDefault="00F320AB" w:rsidP="005F0213">
            <w:pPr>
              <w:outlineLvl w:val="0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Multi</w:t>
            </w:r>
            <w:r w:rsidR="001234CE">
              <w:rPr>
                <w:b/>
                <w:sz w:val="20"/>
                <w:lang w:val="en-US"/>
              </w:rPr>
              <w:t>-</w:t>
            </w:r>
            <w:r>
              <w:rPr>
                <w:b/>
                <w:sz w:val="20"/>
                <w:lang w:val="en-US"/>
              </w:rPr>
              <w:t xml:space="preserve">SDO </w:t>
            </w:r>
            <w:r w:rsidR="001234CE">
              <w:rPr>
                <w:b/>
                <w:sz w:val="20"/>
                <w:lang w:val="en-US"/>
              </w:rPr>
              <w:t xml:space="preserve">AN </w:t>
            </w:r>
            <w:r w:rsidR="00071976">
              <w:rPr>
                <w:b/>
                <w:sz w:val="20"/>
                <w:lang w:val="en-US"/>
              </w:rPr>
              <w:t>F</w:t>
            </w:r>
            <w:r>
              <w:rPr>
                <w:b/>
                <w:sz w:val="20"/>
                <w:lang w:val="en-US"/>
              </w:rPr>
              <w:t>ormal Distribution</w:t>
            </w:r>
            <w:r w:rsidR="005F0213" w:rsidRPr="007F233E">
              <w:rPr>
                <w:b/>
                <w:sz w:val="20"/>
                <w:lang w:val="en-US"/>
              </w:rPr>
              <w:t>:</w:t>
            </w:r>
          </w:p>
          <w:p w14:paraId="376262C4" w14:textId="1FF03E14" w:rsidR="00851546" w:rsidRDefault="00851546" w:rsidP="00630E7D">
            <w:pPr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Distribution to</w:t>
            </w:r>
            <w:r w:rsidR="00B84048">
              <w:rPr>
                <w:sz w:val="20"/>
                <w:lang w:val="en-US"/>
              </w:rPr>
              <w:t>:</w:t>
            </w:r>
          </w:p>
          <w:p w14:paraId="15F5710B" w14:textId="39318C11" w:rsidR="00851546" w:rsidRDefault="00851546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ETSI, GSMA, ONAP, NGNM, 3GPP</w:t>
            </w:r>
            <w:r w:rsidR="008A3077">
              <w:rPr>
                <w:sz w:val="20"/>
                <w:lang w:val="en-US"/>
              </w:rPr>
              <w:t xml:space="preserve"> SA5,</w:t>
            </w:r>
            <w:r>
              <w:rPr>
                <w:sz w:val="20"/>
                <w:lang w:val="en-US"/>
              </w:rPr>
              <w:t xml:space="preserve"> CCSA</w:t>
            </w:r>
            <w:r w:rsidR="00B84048">
              <w:rPr>
                <w:sz w:val="20"/>
                <w:lang w:val="en-US"/>
              </w:rPr>
              <w:t xml:space="preserve">, </w:t>
            </w:r>
            <w:r>
              <w:rPr>
                <w:sz w:val="20"/>
                <w:lang w:val="en-US"/>
              </w:rPr>
              <w:t>IEEE, IETF</w:t>
            </w:r>
            <w:r w:rsidR="00237EF4">
              <w:rPr>
                <w:sz w:val="20"/>
                <w:lang w:val="en-US"/>
              </w:rPr>
              <w:t>,</w:t>
            </w:r>
            <w:r>
              <w:rPr>
                <w:sz w:val="20"/>
                <w:lang w:val="en-US"/>
              </w:rPr>
              <w:t xml:space="preserve"> ITU-T</w:t>
            </w:r>
          </w:p>
          <w:p w14:paraId="1C5E71F2" w14:textId="080A6852" w:rsidR="00630E7D" w:rsidRPr="00630E7D" w:rsidRDefault="0040382A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See Annex A</w:t>
            </w:r>
            <w:r w:rsidR="00B84048">
              <w:rPr>
                <w:sz w:val="20"/>
                <w:lang w:val="en-US"/>
              </w:rPr>
              <w:t xml:space="preserve"> for details.</w:t>
            </w:r>
          </w:p>
          <w:p w14:paraId="6E71B940" w14:textId="41E5B9C5" w:rsidR="0040382A" w:rsidRDefault="00B84048" w:rsidP="00B8404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Copied to TM Form representatives:</w:t>
            </w:r>
          </w:p>
          <w:p w14:paraId="4C6847FB" w14:textId="13C6871A" w:rsidR="00B84048" w:rsidRPr="00630E7D" w:rsidRDefault="00B84048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See Annex A for details.</w:t>
            </w:r>
          </w:p>
          <w:p w14:paraId="1598FC98" w14:textId="5F07B015" w:rsidR="007D0156" w:rsidRPr="0040382A" w:rsidRDefault="007D0156" w:rsidP="007D0156">
            <w:pPr>
              <w:outlineLvl w:val="0"/>
              <w:rPr>
                <w:sz w:val="20"/>
              </w:rPr>
            </w:pPr>
          </w:p>
        </w:tc>
      </w:tr>
      <w:tr w:rsidR="007537AA" w:rsidRPr="007F233E" w14:paraId="54A465D5" w14:textId="77777777">
        <w:trPr>
          <w:cantSplit/>
          <w:trHeight w:val="357"/>
        </w:trPr>
        <w:tc>
          <w:tcPr>
            <w:tcW w:w="1617" w:type="dxa"/>
          </w:tcPr>
          <w:p w14:paraId="28927258" w14:textId="77777777" w:rsidR="007537AA" w:rsidRPr="0040382A" w:rsidRDefault="007537AA" w:rsidP="00A70FDF">
            <w:pPr>
              <w:snapToGrid w:val="0"/>
              <w:spacing w:before="0"/>
              <w:rPr>
                <w:b/>
                <w:bCs/>
                <w:sz w:val="20"/>
              </w:rPr>
            </w:pPr>
          </w:p>
        </w:tc>
        <w:tc>
          <w:tcPr>
            <w:tcW w:w="8306" w:type="dxa"/>
            <w:gridSpan w:val="3"/>
          </w:tcPr>
          <w:p w14:paraId="40F87787" w14:textId="77777777" w:rsidR="00A2351A" w:rsidRDefault="00A2351A" w:rsidP="00A2351A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Multi-SDO Autonomous Networks (AN) Formal Liaison:</w:t>
            </w:r>
          </w:p>
          <w:p w14:paraId="170E4984" w14:textId="77777777" w:rsidR="00A2351A" w:rsidRDefault="00A2351A" w:rsidP="00A2351A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Minutes and Actions 16</w:t>
            </w:r>
            <w:r w:rsidRPr="0097723E">
              <w:rPr>
                <w:b/>
                <w:color w:val="333333"/>
                <w:sz w:val="22"/>
                <w:szCs w:val="22"/>
                <w:vertAlign w:val="superscript"/>
                <w:lang w:val="en-US"/>
              </w:rPr>
              <w:t>th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 Aug 2021 Meeting #9 </w:t>
            </w:r>
          </w:p>
          <w:p w14:paraId="1A270DC5" w14:textId="77777777" w:rsidR="00A2351A" w:rsidRPr="007F233E" w:rsidRDefault="00A2351A" w:rsidP="00A2351A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Ref AN-SDO2021-09</w:t>
            </w:r>
          </w:p>
          <w:p w14:paraId="15395CA8" w14:textId="2373896B" w:rsidR="007537AA" w:rsidRPr="002D52D6" w:rsidRDefault="007537AA" w:rsidP="00C71B13">
            <w:pPr>
              <w:snapToGrid w:val="0"/>
              <w:spacing w:before="0"/>
              <w:rPr>
                <w:b/>
                <w:szCs w:val="24"/>
                <w:lang w:val="en-US"/>
              </w:rPr>
            </w:pPr>
          </w:p>
        </w:tc>
      </w:tr>
      <w:tr w:rsidR="007537AA" w:rsidRPr="007F233E" w14:paraId="5B102EAC" w14:textId="77777777" w:rsidTr="00907EB4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41E37D30" w14:textId="77777777" w:rsidR="007537AA" w:rsidRPr="007F233E" w:rsidRDefault="007537AA" w:rsidP="00A70FDF">
            <w:pPr>
              <w:snapToGrid w:val="0"/>
              <w:spacing w:before="0"/>
              <w:rPr>
                <w:b/>
                <w:bCs/>
                <w:sz w:val="20"/>
                <w:lang w:val="en-US"/>
              </w:rPr>
            </w:pPr>
            <w:r w:rsidRPr="007F233E">
              <w:rPr>
                <w:b/>
                <w:bCs/>
                <w:sz w:val="20"/>
                <w:lang w:val="en-US"/>
              </w:rPr>
              <w:t>Deadline: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4F4667FD" w14:textId="3CD739EC" w:rsidR="007537AA" w:rsidRPr="007F233E" w:rsidRDefault="007537AA" w:rsidP="00A70FDF">
            <w:pPr>
              <w:pStyle w:val="Index1"/>
              <w:snapToGrid w:val="0"/>
              <w:spacing w:before="0"/>
              <w:rPr>
                <w:szCs w:val="24"/>
                <w:lang w:val="en-US"/>
              </w:rPr>
            </w:pPr>
          </w:p>
        </w:tc>
      </w:tr>
      <w:tr w:rsidR="00CC1787" w:rsidRPr="007F233E" w14:paraId="2CB8E228" w14:textId="77777777" w:rsidTr="00F46B04">
        <w:trPr>
          <w:cantSplit/>
        </w:trPr>
        <w:tc>
          <w:tcPr>
            <w:tcW w:w="1617" w:type="dxa"/>
            <w:vMerge w:val="restart"/>
            <w:tcBorders>
              <w:top w:val="single" w:sz="12" w:space="0" w:color="auto"/>
            </w:tcBorders>
          </w:tcPr>
          <w:p w14:paraId="16DB6D8E" w14:textId="77777777" w:rsidR="00CC1787" w:rsidRPr="007F233E" w:rsidRDefault="00CC1787" w:rsidP="00A70FD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Cs/>
                <w:sz w:val="20"/>
                <w:szCs w:val="22"/>
                <w:lang w:val="en-US"/>
              </w:rPr>
              <w:t>Contacts:</w:t>
            </w:r>
          </w:p>
        </w:tc>
        <w:tc>
          <w:tcPr>
            <w:tcW w:w="5190" w:type="dxa"/>
            <w:gridSpan w:val="2"/>
          </w:tcPr>
          <w:p w14:paraId="7B0697BB" w14:textId="77777777" w:rsidR="00CC1787" w:rsidRPr="007F233E" w:rsidRDefault="00CC1787" w:rsidP="005B1142">
            <w:pPr>
              <w:pStyle w:val="Equation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  <w:tc>
          <w:tcPr>
            <w:tcW w:w="3116" w:type="dxa"/>
          </w:tcPr>
          <w:p w14:paraId="46F7D526" w14:textId="77777777" w:rsidR="00CC1787" w:rsidRPr="007F233E" w:rsidRDefault="00CC1787" w:rsidP="005B1142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03922480" w14:textId="77777777" w:rsidTr="00907EB4">
        <w:trPr>
          <w:cantSplit/>
        </w:trPr>
        <w:tc>
          <w:tcPr>
            <w:tcW w:w="1617" w:type="dxa"/>
            <w:vMerge/>
          </w:tcPr>
          <w:p w14:paraId="4BC8D9B8" w14:textId="77777777" w:rsidR="0002419F" w:rsidRPr="007F233E" w:rsidRDefault="0002419F" w:rsidP="0002419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</w:p>
        </w:tc>
        <w:tc>
          <w:tcPr>
            <w:tcW w:w="5190" w:type="dxa"/>
            <w:gridSpan w:val="2"/>
          </w:tcPr>
          <w:p w14:paraId="40DE8310" w14:textId="4023C40A" w:rsidR="009655BA" w:rsidRPr="009655BA" w:rsidRDefault="009655BA" w:rsidP="009655BA">
            <w:pPr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9655BA">
              <w:rPr>
                <w:sz w:val="22"/>
                <w:szCs w:val="22"/>
                <w:lang w:val="en-US"/>
              </w:rPr>
              <w:t xml:space="preserve">Cecilia Ortega Lagos, </w:t>
            </w:r>
            <w:r>
              <w:rPr>
                <w:sz w:val="22"/>
                <w:szCs w:val="22"/>
                <w:lang w:val="en-US"/>
              </w:rPr>
              <w:br/>
            </w:r>
            <w:r w:rsidRPr="009655BA">
              <w:rPr>
                <w:sz w:val="22"/>
                <w:szCs w:val="22"/>
                <w:lang w:val="en-US"/>
              </w:rPr>
              <w:t>TM Forum, Liaison Manager,</w:t>
            </w:r>
            <w:r>
              <w:rPr>
                <w:sz w:val="22"/>
                <w:szCs w:val="22"/>
                <w:lang w:val="en-US"/>
              </w:rPr>
              <w:br/>
            </w:r>
            <w:r w:rsidRPr="009655BA">
              <w:rPr>
                <w:sz w:val="22"/>
                <w:szCs w:val="22"/>
                <w:lang w:val="en-US"/>
              </w:rPr>
              <w:t xml:space="preserve"> Product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9655BA">
              <w:rPr>
                <w:sz w:val="22"/>
                <w:szCs w:val="22"/>
                <w:lang w:val="en-US"/>
              </w:rPr>
              <w:t>&amp; Portfolio Management</w:t>
            </w:r>
          </w:p>
          <w:p w14:paraId="49AE1CBF" w14:textId="77777777" w:rsidR="000B55BE" w:rsidRPr="007F233E" w:rsidRDefault="000B55BE" w:rsidP="00C150BE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szCs w:val="24"/>
                <w:lang w:val="en-US"/>
              </w:rPr>
            </w:pPr>
          </w:p>
        </w:tc>
        <w:tc>
          <w:tcPr>
            <w:tcW w:w="3116" w:type="dxa"/>
          </w:tcPr>
          <w:p w14:paraId="2DF65E5D" w14:textId="4693C804" w:rsidR="009655BA" w:rsidRPr="009655BA" w:rsidRDefault="0002419F" w:rsidP="009655BA">
            <w:pPr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 xml:space="preserve">Tel: </w:t>
            </w: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ab/>
            </w:r>
            <w:r w:rsidR="009655BA" w:rsidRPr="009655BA">
              <w:rPr>
                <w:sz w:val="22"/>
                <w:szCs w:val="22"/>
                <w:lang w:val="en-US"/>
              </w:rPr>
              <w:t>+1 973 944 5100</w:t>
            </w:r>
          </w:p>
          <w:p w14:paraId="2E7F0EDB" w14:textId="17F04729" w:rsidR="009655BA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 xml:space="preserve">Email: </w:t>
            </w: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ab/>
            </w:r>
            <w:hyperlink r:id="rId8" w:history="1">
              <w:r w:rsidR="009655BA" w:rsidRPr="0068004A">
                <w:rPr>
                  <w:rStyle w:val="Hyperlink"/>
                  <w:rFonts w:ascii="Arial" w:hAnsi="Arial" w:cs="Arial"/>
                  <w:sz w:val="20"/>
                  <w:szCs w:val="22"/>
                  <w:lang w:val="en-US"/>
                </w:rPr>
                <w:t>liaisons@tmforum.org</w:t>
              </w:r>
            </w:hyperlink>
          </w:p>
          <w:p w14:paraId="68881EBC" w14:textId="42696FAA" w:rsidR="0002419F" w:rsidRPr="009655BA" w:rsidRDefault="006954CD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</w:pPr>
            <w:hyperlink r:id="rId9" w:history="1">
              <w:r w:rsidR="009655BA" w:rsidRPr="0068004A">
                <w:rPr>
                  <w:rStyle w:val="Hyperlink"/>
                </w:rPr>
                <w:t>cortegalagos@tmforum.org</w:t>
              </w:r>
            </w:hyperlink>
          </w:p>
          <w:p w14:paraId="490FF0B5" w14:textId="77777777" w:rsidR="0002419F" w:rsidRPr="007F233E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42004CA7" w14:textId="77777777" w:rsidTr="007D0156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14:paraId="188F06B0" w14:textId="77777777" w:rsidR="0002419F" w:rsidRPr="007F233E" w:rsidRDefault="0002419F" w:rsidP="0002419F">
            <w:pPr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7D0156" w:rsidRPr="007F233E" w14:paraId="592AD1CA" w14:textId="77777777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ABD3F1B" w14:textId="77777777" w:rsidR="007D0156" w:rsidRPr="007F233E" w:rsidRDefault="007D0156" w:rsidP="0002419F">
            <w:pPr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535FA676" w14:textId="75D53A36" w:rsidR="0040382A" w:rsidRPr="00071976" w:rsidRDefault="009227AE" w:rsidP="00071976">
      <w:pPr>
        <w:pStyle w:val="ListParagraph"/>
        <w:ind w:left="0" w:right="402"/>
        <w:jc w:val="both"/>
        <w:rPr>
          <w:b/>
          <w:bCs/>
        </w:rPr>
      </w:pPr>
      <w:r w:rsidRPr="00071976">
        <w:rPr>
          <w:b/>
          <w:bCs/>
          <w:sz w:val="22"/>
          <w:szCs w:val="22"/>
        </w:rPr>
        <w:t>Minu</w:t>
      </w:r>
      <w:r w:rsidR="00071976" w:rsidRPr="00071976">
        <w:rPr>
          <w:b/>
          <w:bCs/>
          <w:sz w:val="22"/>
          <w:szCs w:val="22"/>
        </w:rPr>
        <w:t>t</w:t>
      </w:r>
      <w:r w:rsidRPr="00071976">
        <w:rPr>
          <w:b/>
          <w:bCs/>
          <w:sz w:val="22"/>
          <w:szCs w:val="22"/>
        </w:rPr>
        <w:t>e</w:t>
      </w:r>
      <w:r w:rsidR="00071976" w:rsidRPr="00071976">
        <w:rPr>
          <w:b/>
          <w:bCs/>
          <w:sz w:val="22"/>
          <w:szCs w:val="22"/>
        </w:rPr>
        <w:t>s</w:t>
      </w:r>
      <w:r w:rsidRPr="00071976">
        <w:rPr>
          <w:b/>
          <w:bCs/>
          <w:sz w:val="22"/>
          <w:szCs w:val="22"/>
        </w:rPr>
        <w:t xml:space="preserve"> of the </w:t>
      </w:r>
      <w:r w:rsidR="00071976" w:rsidRPr="00071976">
        <w:rPr>
          <w:b/>
          <w:bCs/>
          <w:sz w:val="22"/>
          <w:szCs w:val="22"/>
        </w:rPr>
        <w:t xml:space="preserve">MSDO Formal </w:t>
      </w:r>
      <w:r w:rsidR="00A63ED0">
        <w:rPr>
          <w:b/>
          <w:bCs/>
          <w:sz w:val="22"/>
          <w:szCs w:val="22"/>
        </w:rPr>
        <w:t>M</w:t>
      </w:r>
      <w:r w:rsidR="00071976" w:rsidRPr="00071976">
        <w:rPr>
          <w:b/>
          <w:bCs/>
          <w:sz w:val="22"/>
          <w:szCs w:val="22"/>
        </w:rPr>
        <w:t xml:space="preserve">eeting #9 held on: </w:t>
      </w:r>
      <w:r w:rsidR="0097723E" w:rsidRPr="00071976">
        <w:rPr>
          <w:b/>
          <w:bCs/>
        </w:rPr>
        <w:t>16</w:t>
      </w:r>
      <w:r w:rsidR="0097723E" w:rsidRPr="00071976">
        <w:rPr>
          <w:b/>
          <w:bCs/>
          <w:vertAlign w:val="superscript"/>
        </w:rPr>
        <w:t>th</w:t>
      </w:r>
      <w:r w:rsidR="0097723E" w:rsidRPr="00071976">
        <w:rPr>
          <w:b/>
          <w:bCs/>
        </w:rPr>
        <w:t xml:space="preserve"> August</w:t>
      </w:r>
      <w:r w:rsidR="0040382A" w:rsidRPr="00071976">
        <w:rPr>
          <w:b/>
          <w:bCs/>
        </w:rPr>
        <w:t xml:space="preserve"> </w:t>
      </w:r>
      <w:r w:rsidR="0097723E" w:rsidRPr="00071976">
        <w:rPr>
          <w:b/>
          <w:bCs/>
        </w:rPr>
        <w:t>20221</w:t>
      </w:r>
      <w:r w:rsidR="00BC0E4F">
        <w:rPr>
          <w:b/>
          <w:bCs/>
        </w:rPr>
        <w:t xml:space="preserve"> </w:t>
      </w:r>
      <w:r w:rsidR="0040382A" w:rsidRPr="00071976">
        <w:rPr>
          <w:b/>
          <w:bCs/>
        </w:rPr>
        <w:t>14:00 BST</w:t>
      </w:r>
      <w:r w:rsidR="00E92088" w:rsidRPr="00071976">
        <w:rPr>
          <w:b/>
          <w:bCs/>
        </w:rPr>
        <w:t>,</w:t>
      </w:r>
      <w:r w:rsidR="0040382A" w:rsidRPr="00071976">
        <w:rPr>
          <w:b/>
          <w:bCs/>
        </w:rPr>
        <w:t xml:space="preserve"> 15:00 CET </w:t>
      </w:r>
    </w:p>
    <w:p w14:paraId="16340439" w14:textId="7F513643" w:rsidR="00071976" w:rsidRPr="00071976" w:rsidRDefault="00071976" w:rsidP="005A5E74">
      <w:pPr>
        <w:pStyle w:val="Heading2"/>
        <w:numPr>
          <w:ilvl w:val="0"/>
          <w:numId w:val="0"/>
        </w:numPr>
      </w:pPr>
      <w:r w:rsidRPr="00071976">
        <w:lastRenderedPageBreak/>
        <w:t>Location of minutes and recording</w:t>
      </w:r>
    </w:p>
    <w:p w14:paraId="6571C1AD" w14:textId="68A81A94" w:rsidR="00C62D74" w:rsidRDefault="00071976" w:rsidP="005A5E74">
      <w:pPr>
        <w:pStyle w:val="Heading2"/>
        <w:numPr>
          <w:ilvl w:val="0"/>
          <w:numId w:val="0"/>
        </w:numPr>
        <w:rPr>
          <w:b w:val="0"/>
          <w:bCs/>
        </w:rPr>
      </w:pPr>
      <w:r>
        <w:rPr>
          <w:b w:val="0"/>
          <w:bCs/>
        </w:rPr>
        <w:t xml:space="preserve">The meeting minutes </w:t>
      </w:r>
      <w:r w:rsidR="00A63ED0">
        <w:rPr>
          <w:b w:val="0"/>
          <w:bCs/>
        </w:rPr>
        <w:t xml:space="preserve">and recording </w:t>
      </w:r>
      <w:r>
        <w:rPr>
          <w:b w:val="0"/>
          <w:bCs/>
        </w:rPr>
        <w:t>are locat</w:t>
      </w:r>
      <w:r w:rsidR="00A63ED0">
        <w:rPr>
          <w:b w:val="0"/>
          <w:bCs/>
        </w:rPr>
        <w:t>ed</w:t>
      </w:r>
      <w:r>
        <w:rPr>
          <w:b w:val="0"/>
          <w:bCs/>
        </w:rPr>
        <w:t xml:space="preserve"> on the shared w</w:t>
      </w:r>
      <w:r w:rsidR="00A2351A">
        <w:rPr>
          <w:b w:val="0"/>
          <w:bCs/>
        </w:rPr>
        <w:t>o</w:t>
      </w:r>
      <w:r>
        <w:rPr>
          <w:b w:val="0"/>
          <w:bCs/>
        </w:rPr>
        <w:t xml:space="preserve">rk space </w:t>
      </w:r>
    </w:p>
    <w:p w14:paraId="7295B2BC" w14:textId="6467055B" w:rsidR="00071976" w:rsidRDefault="006954CD" w:rsidP="005A5E74">
      <w:pPr>
        <w:pStyle w:val="Heading2"/>
        <w:numPr>
          <w:ilvl w:val="0"/>
          <w:numId w:val="0"/>
        </w:numPr>
      </w:pPr>
      <w:hyperlink r:id="rId10" w:tooltip="AN-SDO Collaboration" w:history="1">
        <w:r w:rsidR="00C62D74">
          <w:rPr>
            <w:rStyle w:val="Hyperlink"/>
            <w:rFonts w:ascii="Segoe UI" w:hAnsi="Segoe UI" w:cs="Segoe UI"/>
            <w:color w:val="133595"/>
            <w:sz w:val="21"/>
            <w:szCs w:val="21"/>
            <w:shd w:val="clear" w:color="auto" w:fill="F4F5F7"/>
          </w:rPr>
          <w:t>AN-SDO Collaboration</w:t>
        </w:r>
      </w:hyperlink>
      <w:r w:rsidR="00071976">
        <w:rPr>
          <w:b w:val="0"/>
          <w:bCs/>
        </w:rPr>
        <w:t xml:space="preserve"> at</w:t>
      </w:r>
      <w:r w:rsidR="00A2351A">
        <w:rPr>
          <w:b w:val="0"/>
          <w:bCs/>
        </w:rPr>
        <w:t xml:space="preserve">: </w:t>
      </w:r>
      <w:hyperlink r:id="rId11" w:history="1">
        <w:r w:rsidR="00071976">
          <w:rPr>
            <w:rStyle w:val="Hyperlink"/>
          </w:rPr>
          <w:t xml:space="preserve">2021-08-16 M-SDO AN Formal Liaison Meeting notes #9 </w:t>
        </w:r>
      </w:hyperlink>
    </w:p>
    <w:p w14:paraId="39B3BBAD" w14:textId="1B2FE1F1" w:rsidR="00A2351A" w:rsidRDefault="00071976" w:rsidP="005A5E74">
      <w:pPr>
        <w:pStyle w:val="Heading2"/>
        <w:numPr>
          <w:ilvl w:val="0"/>
          <w:numId w:val="0"/>
        </w:numPr>
        <w:rPr>
          <w:b w:val="0"/>
          <w:bCs/>
        </w:rPr>
      </w:pPr>
      <w:r w:rsidRPr="00C62D74">
        <w:rPr>
          <w:b w:val="0"/>
          <w:bCs/>
        </w:rPr>
        <w:t xml:space="preserve">And attached </w:t>
      </w:r>
      <w:r w:rsidR="00A2351A">
        <w:rPr>
          <w:b w:val="0"/>
          <w:bCs/>
        </w:rPr>
        <w:t xml:space="preserve">below as embedded file below </w:t>
      </w:r>
      <w:r w:rsidRPr="00C62D74">
        <w:rPr>
          <w:b w:val="0"/>
          <w:bCs/>
        </w:rPr>
        <w:t>for convenience</w:t>
      </w:r>
      <w:r w:rsidR="00A2351A">
        <w:rPr>
          <w:b w:val="0"/>
          <w:bCs/>
        </w:rPr>
        <w:t>:</w:t>
      </w:r>
    </w:p>
    <w:bookmarkStart w:id="4" w:name="_MON_1690739269"/>
    <w:bookmarkEnd w:id="4"/>
    <w:p w14:paraId="549D99D0" w14:textId="31D7A366" w:rsidR="00071976" w:rsidRDefault="009B7B67" w:rsidP="005A5E74">
      <w:pPr>
        <w:pStyle w:val="Heading2"/>
        <w:numPr>
          <w:ilvl w:val="0"/>
          <w:numId w:val="0"/>
        </w:numPr>
        <w:rPr>
          <w:b w:val="0"/>
          <w:bCs/>
        </w:rPr>
      </w:pPr>
      <w:r w:rsidRPr="009B7B67">
        <w:rPr>
          <w:b w:val="0"/>
          <w:bCs/>
          <w:noProof/>
        </w:rPr>
        <w:object w:dxaOrig="1473" w:dyaOrig="972" w14:anchorId="38A43D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3.5pt;height:48.75pt;mso-width-percent:0;mso-height-percent:0;mso-width-percent:0;mso-height-percent:0" o:ole="">
            <v:imagedata r:id="rId12" o:title=""/>
          </v:shape>
          <o:OLEObject Type="Embed" ProgID="Word.Document.12" ShapeID="_x0000_i1025" DrawAspect="Icon" ObjectID="_1690785490" r:id="rId13">
            <o:FieldCodes>\s</o:FieldCodes>
          </o:OLEObject>
        </w:object>
      </w:r>
      <w:r w:rsidR="00071976" w:rsidRPr="00C62D74">
        <w:rPr>
          <w:b w:val="0"/>
          <w:bCs/>
        </w:rPr>
        <w:t xml:space="preserve"> </w:t>
      </w:r>
    </w:p>
    <w:p w14:paraId="2A168A56" w14:textId="10CE2367" w:rsidR="00C62D74" w:rsidRPr="00A2351A" w:rsidRDefault="00C62D74" w:rsidP="00C62D74">
      <w:pPr>
        <w:rPr>
          <w:b/>
          <w:bCs/>
        </w:rPr>
      </w:pPr>
      <w:r w:rsidRPr="00A2351A">
        <w:rPr>
          <w:b/>
          <w:bCs/>
        </w:rPr>
        <w:t>Actions Arising</w:t>
      </w:r>
    </w:p>
    <w:p w14:paraId="1054DFA4" w14:textId="6E21D39C" w:rsidR="00C62D74" w:rsidRPr="00C62D74" w:rsidRDefault="00C62D74" w:rsidP="00C62D74">
      <w:pPr>
        <w:numPr>
          <w:ilvl w:val="0"/>
          <w:numId w:val="30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30"/>
        <w:ind w:left="390"/>
        <w:textAlignment w:val="auto"/>
        <w:rPr>
          <w:rFonts w:ascii="Segoe UI" w:hAnsi="Segoe UI" w:cs="Segoe UI"/>
          <w:b/>
          <w:bCs/>
          <w:color w:val="172B4D"/>
          <w:sz w:val="21"/>
          <w:szCs w:val="21"/>
        </w:rPr>
      </w:pPr>
      <w:r w:rsidRPr="00C62D74">
        <w:rPr>
          <w:rStyle w:val="Strong"/>
          <w:rFonts w:ascii="Segoe UI" w:hAnsi="Segoe UI" w:cs="Segoe UI"/>
          <w:b w:val="0"/>
          <w:bCs w:val="0"/>
          <w:color w:val="172B4D"/>
          <w:sz w:val="21"/>
          <w:szCs w:val="21"/>
        </w:rPr>
        <w:t>AP </w:t>
      </w:r>
      <w:hyperlink r:id="rId14" w:history="1">
        <w:r w:rsidRPr="00A63ED0">
          <w:rPr>
            <w:rStyle w:val="Strong"/>
            <w:rFonts w:asciiTheme="minorHAnsi" w:hAnsiTheme="minorHAnsi" w:cstheme="minorHAnsi"/>
            <w:b w:val="0"/>
            <w:bCs w:val="0"/>
            <w:color w:val="172B4D"/>
          </w:rPr>
          <w:t>Dave Milham</w:t>
        </w:r>
      </w:hyperlink>
      <w:r w:rsidRPr="00C62D74">
        <w:rPr>
          <w:rStyle w:val="Strong"/>
          <w:rFonts w:ascii="Segoe UI" w:hAnsi="Segoe UI" w:cs="Segoe UI"/>
          <w:b w:val="0"/>
          <w:bCs w:val="0"/>
          <w:color w:val="172B4D"/>
          <w:sz w:val="21"/>
          <w:szCs w:val="21"/>
        </w:rPr>
        <w:t> will send out letter of invitation to the Formal SDO</w:t>
      </w:r>
      <w:r w:rsidR="00A2351A">
        <w:rPr>
          <w:rStyle w:val="Strong"/>
          <w:rFonts w:ascii="Segoe UI" w:hAnsi="Segoe UI" w:cs="Segoe UI"/>
          <w:b w:val="0"/>
          <w:bCs w:val="0"/>
          <w:color w:val="172B4D"/>
          <w:sz w:val="21"/>
          <w:szCs w:val="21"/>
        </w:rPr>
        <w:t xml:space="preserve"> </w:t>
      </w:r>
      <w:r w:rsidRPr="00C62D74">
        <w:rPr>
          <w:rStyle w:val="Strong"/>
          <w:rFonts w:ascii="Segoe UI" w:hAnsi="Segoe UI" w:cs="Segoe UI"/>
          <w:b w:val="0"/>
          <w:bCs w:val="0"/>
          <w:color w:val="172B4D"/>
          <w:sz w:val="21"/>
          <w:szCs w:val="21"/>
        </w:rPr>
        <w:t>representative</w:t>
      </w:r>
      <w:r w:rsidR="00A2351A">
        <w:rPr>
          <w:rStyle w:val="Strong"/>
          <w:rFonts w:ascii="Segoe UI" w:hAnsi="Segoe UI" w:cs="Segoe UI"/>
          <w:b w:val="0"/>
          <w:bCs w:val="0"/>
          <w:color w:val="172B4D"/>
          <w:sz w:val="21"/>
          <w:szCs w:val="21"/>
        </w:rPr>
        <w:t xml:space="preserve"> </w:t>
      </w:r>
      <w:r w:rsidRPr="00C62D74">
        <w:rPr>
          <w:rStyle w:val="Strong"/>
          <w:rFonts w:ascii="Segoe UI" w:hAnsi="Segoe UI" w:cs="Segoe UI"/>
          <w:b w:val="0"/>
          <w:bCs w:val="0"/>
          <w:color w:val="172B4D"/>
          <w:sz w:val="21"/>
          <w:szCs w:val="21"/>
        </w:rPr>
        <w:t>for the legal representatives meeting</w:t>
      </w:r>
      <w:r w:rsidR="00A2351A">
        <w:rPr>
          <w:rStyle w:val="Strong"/>
          <w:rFonts w:ascii="Segoe UI" w:hAnsi="Segoe UI" w:cs="Segoe UI"/>
          <w:b w:val="0"/>
          <w:bCs w:val="0"/>
          <w:color w:val="172B4D"/>
          <w:sz w:val="21"/>
          <w:szCs w:val="21"/>
        </w:rPr>
        <w:t>.</w:t>
      </w:r>
    </w:p>
    <w:p w14:paraId="231441BD" w14:textId="77777777" w:rsidR="00C62D74" w:rsidRPr="00C62D74" w:rsidRDefault="00C62D74" w:rsidP="00C62D74">
      <w:pPr>
        <w:numPr>
          <w:ilvl w:val="0"/>
          <w:numId w:val="30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30"/>
        <w:ind w:left="390"/>
        <w:textAlignment w:val="auto"/>
        <w:rPr>
          <w:rFonts w:ascii="Segoe UI" w:hAnsi="Segoe UI" w:cs="Segoe UI"/>
          <w:b/>
          <w:bCs/>
          <w:color w:val="172B4D"/>
          <w:sz w:val="21"/>
          <w:szCs w:val="21"/>
        </w:rPr>
      </w:pPr>
      <w:r w:rsidRPr="00C62D74">
        <w:rPr>
          <w:rStyle w:val="Strong"/>
          <w:rFonts w:ascii="Segoe UI" w:hAnsi="Segoe UI" w:cs="Segoe UI"/>
          <w:b w:val="0"/>
          <w:bCs w:val="0"/>
          <w:color w:val="172B4D"/>
          <w:sz w:val="21"/>
          <w:szCs w:val="21"/>
        </w:rPr>
        <w:t>AP ALL SDO to ensure that the </w:t>
      </w:r>
      <w:hyperlink r:id="rId15" w:history="1">
        <w:r w:rsidRPr="00C62D74">
          <w:rPr>
            <w:rStyle w:val="Hyperlink"/>
            <w:rFonts w:ascii="Segoe UI" w:hAnsi="Segoe UI" w:cs="Segoe UI"/>
            <w:b/>
            <w:bCs/>
            <w:color w:val="133595"/>
            <w:sz w:val="21"/>
            <w:szCs w:val="21"/>
          </w:rPr>
          <w:t>Topic / SDO Matrix </w:t>
        </w:r>
      </w:hyperlink>
      <w:r w:rsidRPr="00C62D74">
        <w:rPr>
          <w:rStyle w:val="Strong"/>
          <w:rFonts w:ascii="Segoe UI" w:hAnsi="Segoe UI" w:cs="Segoe UI"/>
          <w:b w:val="0"/>
          <w:bCs w:val="0"/>
          <w:color w:val="172B4D"/>
          <w:sz w:val="21"/>
          <w:szCs w:val="21"/>
        </w:rPr>
        <w:t> is updated for AN Levels material by end August.</w:t>
      </w:r>
    </w:p>
    <w:p w14:paraId="1FED4DAF" w14:textId="77777777" w:rsidR="00A2351A" w:rsidRDefault="00A2351A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b/>
        </w:rPr>
      </w:pPr>
      <w:r>
        <w:br w:type="page"/>
      </w:r>
    </w:p>
    <w:p w14:paraId="734DD5CE" w14:textId="26081A7F" w:rsidR="00071976" w:rsidRDefault="00C62D74" w:rsidP="005A5E74">
      <w:pPr>
        <w:pStyle w:val="Heading2"/>
        <w:numPr>
          <w:ilvl w:val="0"/>
          <w:numId w:val="0"/>
        </w:numPr>
      </w:pPr>
      <w:r>
        <w:lastRenderedPageBreak/>
        <w:t>Changes to meeting</w:t>
      </w:r>
      <w:r w:rsidR="00A2351A">
        <w:t xml:space="preserve"> Schedule</w:t>
      </w:r>
    </w:p>
    <w:p w14:paraId="36ECC2E7" w14:textId="6F691D0D" w:rsidR="00C62D74" w:rsidRDefault="00A2351A" w:rsidP="00C62D74">
      <w:r>
        <w:t xml:space="preserve">Meeting schedules </w:t>
      </w:r>
      <w:r w:rsidR="00C62D74">
        <w:t xml:space="preserve">are updated at </w:t>
      </w:r>
      <w:hyperlink r:id="rId16" w:history="1">
        <w:r w:rsidR="00C62D74">
          <w:rPr>
            <w:rStyle w:val="Hyperlink"/>
          </w:rPr>
          <w:t xml:space="preserve">Multi-SDO AN Meeting Schedules </w:t>
        </w:r>
      </w:hyperlink>
    </w:p>
    <w:p w14:paraId="735BD281" w14:textId="2E8C758F" w:rsidR="00C62D74" w:rsidRDefault="00C62D74" w:rsidP="00C62D74">
      <w:r>
        <w:t>Main changes are</w:t>
      </w:r>
      <w:r w:rsidR="00A2351A">
        <w:t>:</w:t>
      </w:r>
    </w:p>
    <w:p w14:paraId="59EA6FAF" w14:textId="78964F58" w:rsidR="00C62D74" w:rsidRDefault="00C62D74" w:rsidP="00C62D74">
      <w:pPr>
        <w:pStyle w:val="ListParagraph"/>
        <w:numPr>
          <w:ilvl w:val="0"/>
          <w:numId w:val="31"/>
        </w:numPr>
      </w:pPr>
      <w:r>
        <w:t xml:space="preserve">Meeting of legal representative to be scheduled in first of second week of Sept to discussion IPR </w:t>
      </w:r>
      <w:r w:rsidR="004770F1">
        <w:t>licensing</w:t>
      </w:r>
      <w:r>
        <w:t xml:space="preserve"> of White papers / reports</w:t>
      </w:r>
      <w:r w:rsidR="00A2351A">
        <w:t xml:space="preserve"> will be communication in separate liaison</w:t>
      </w:r>
    </w:p>
    <w:p w14:paraId="309AB0E3" w14:textId="59B85758" w:rsidR="00A2351A" w:rsidRPr="00C62D74" w:rsidRDefault="00A2351A" w:rsidP="00C62D74">
      <w:pPr>
        <w:pStyle w:val="ListParagraph"/>
        <w:numPr>
          <w:ilvl w:val="0"/>
          <w:numId w:val="31"/>
        </w:numPr>
      </w:pPr>
      <w:r>
        <w:t>Rescheduled meeting of 18</w:t>
      </w:r>
      <w:r w:rsidRPr="00A2351A">
        <w:rPr>
          <w:vertAlign w:val="superscript"/>
        </w:rPr>
        <w:t>th</w:t>
      </w:r>
      <w:r>
        <w:t xml:space="preserve"> Oct 2021</w:t>
      </w:r>
      <w:r w:rsidR="00566CFA">
        <w:t xml:space="preserve"> </w:t>
      </w:r>
      <w:r>
        <w:t>to 4</w:t>
      </w:r>
      <w:r w:rsidRPr="00A2351A">
        <w:rPr>
          <w:vertAlign w:val="superscript"/>
        </w:rPr>
        <w:t>th</w:t>
      </w:r>
      <w:r>
        <w:t xml:space="preserve"> October 2021 to avoid clash with 3GPP meeting</w:t>
      </w:r>
    </w:p>
    <w:p w14:paraId="71627F0E" w14:textId="52508047" w:rsidR="00851546" w:rsidRDefault="00A2351A" w:rsidP="00A2351A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sz w:val="22"/>
          <w:szCs w:val="22"/>
        </w:rPr>
      </w:pPr>
      <w:r>
        <w:rPr>
          <w:sz w:val="22"/>
          <w:szCs w:val="22"/>
        </w:rPr>
        <w:t>See Annex B</w:t>
      </w:r>
    </w:p>
    <w:p w14:paraId="1C0DE627" w14:textId="77777777" w:rsidR="001234CE" w:rsidRDefault="001234CE" w:rsidP="001C064D">
      <w:pPr>
        <w:pStyle w:val="ListParagraph"/>
        <w:ind w:left="0"/>
        <w:jc w:val="both"/>
        <w:rPr>
          <w:sz w:val="22"/>
          <w:szCs w:val="22"/>
        </w:rPr>
      </w:pPr>
    </w:p>
    <w:p w14:paraId="7E90E28F" w14:textId="77777777" w:rsidR="0040382A" w:rsidRPr="007F233E" w:rsidRDefault="0040382A" w:rsidP="001C064D">
      <w:pPr>
        <w:pStyle w:val="ListParagraph"/>
        <w:ind w:left="0"/>
        <w:jc w:val="both"/>
        <w:rPr>
          <w:sz w:val="22"/>
          <w:szCs w:val="22"/>
        </w:rPr>
      </w:pPr>
    </w:p>
    <w:p w14:paraId="6B853BCE" w14:textId="77777777" w:rsidR="009019FA" w:rsidRPr="007F233E" w:rsidRDefault="009019FA" w:rsidP="001C064D">
      <w:pPr>
        <w:pStyle w:val="ListParagraph"/>
        <w:ind w:left="0"/>
        <w:jc w:val="both"/>
        <w:rPr>
          <w:sz w:val="22"/>
          <w:szCs w:val="22"/>
        </w:rPr>
      </w:pPr>
      <w:r w:rsidRPr="007F233E">
        <w:rPr>
          <w:sz w:val="22"/>
          <w:szCs w:val="22"/>
        </w:rPr>
        <w:t>Regards,</w:t>
      </w:r>
    </w:p>
    <w:p w14:paraId="7154469E" w14:textId="77777777" w:rsidR="009019FA" w:rsidRPr="007F233E" w:rsidRDefault="009019FA" w:rsidP="001C064D">
      <w:pPr>
        <w:pStyle w:val="ListParagraph"/>
        <w:ind w:left="0"/>
        <w:jc w:val="both"/>
        <w:rPr>
          <w:sz w:val="22"/>
          <w:szCs w:val="22"/>
        </w:rPr>
      </w:pPr>
    </w:p>
    <w:p w14:paraId="7EAD80BC" w14:textId="77777777" w:rsidR="00D77D78" w:rsidRDefault="009655BA" w:rsidP="001C064D">
      <w:pPr>
        <w:pStyle w:val="ListParagraph"/>
        <w:ind w:left="0"/>
        <w:jc w:val="both"/>
        <w:rPr>
          <w:sz w:val="22"/>
          <w:szCs w:val="22"/>
        </w:rPr>
      </w:pPr>
      <w:r w:rsidRPr="009655BA">
        <w:rPr>
          <w:sz w:val="22"/>
          <w:szCs w:val="22"/>
        </w:rPr>
        <w:t>Cecilia Ortega Lagos</w:t>
      </w:r>
    </w:p>
    <w:p w14:paraId="230E03F3" w14:textId="34A6D105" w:rsidR="00D77D78" w:rsidRDefault="009655BA" w:rsidP="001C064D">
      <w:pPr>
        <w:pStyle w:val="ListParagraph"/>
        <w:ind w:left="0"/>
        <w:jc w:val="both"/>
        <w:rPr>
          <w:sz w:val="22"/>
          <w:szCs w:val="22"/>
        </w:rPr>
      </w:pPr>
      <w:r w:rsidRPr="009655BA">
        <w:rPr>
          <w:sz w:val="22"/>
          <w:szCs w:val="22"/>
        </w:rPr>
        <w:t>TM Forum</w:t>
      </w:r>
    </w:p>
    <w:p w14:paraId="201AA17F" w14:textId="77777777" w:rsidR="00D77D78" w:rsidRDefault="00D77D78" w:rsidP="00D77D78">
      <w:pPr>
        <w:pStyle w:val="ListParagraph"/>
        <w:ind w:left="0"/>
        <w:jc w:val="both"/>
        <w:rPr>
          <w:sz w:val="22"/>
          <w:szCs w:val="22"/>
        </w:rPr>
      </w:pPr>
    </w:p>
    <w:p w14:paraId="54DE41A0" w14:textId="613096EB" w:rsidR="00C150BE" w:rsidRDefault="009655BA" w:rsidP="00D77D78">
      <w:pPr>
        <w:pStyle w:val="ListParagraph"/>
        <w:ind w:left="0"/>
        <w:jc w:val="both"/>
        <w:rPr>
          <w:sz w:val="22"/>
          <w:szCs w:val="22"/>
        </w:rPr>
      </w:pPr>
      <w:r w:rsidRPr="009655BA">
        <w:rPr>
          <w:sz w:val="22"/>
          <w:szCs w:val="22"/>
        </w:rPr>
        <w:t xml:space="preserve">Enc: </w:t>
      </w:r>
    </w:p>
    <w:p w14:paraId="434B54E3" w14:textId="1ECAFC36" w:rsidR="00D77D78" w:rsidRDefault="001234CE" w:rsidP="00D77D78">
      <w:pPr>
        <w:pStyle w:val="ListParagraph"/>
        <w:ind w:left="0"/>
        <w:jc w:val="both"/>
        <w:rPr>
          <w:rFonts w:asciiTheme="minorHAnsi" w:hAnsiTheme="minorHAnsi" w:cstheme="minorBidi"/>
        </w:rPr>
      </w:pPr>
      <w:r>
        <w:t>None</w:t>
      </w:r>
    </w:p>
    <w:p w14:paraId="297C987E" w14:textId="2BF2D9C4" w:rsidR="00D77D78" w:rsidRDefault="00D77D78" w:rsidP="00D77D78">
      <w:pPr>
        <w:pStyle w:val="ListParagraph"/>
        <w:ind w:left="0"/>
        <w:jc w:val="both"/>
        <w:rPr>
          <w:rFonts w:asciiTheme="minorHAnsi" w:hAnsiTheme="minorHAnsi" w:cstheme="minorBidi"/>
        </w:rPr>
      </w:pPr>
    </w:p>
    <w:p w14:paraId="651ACA37" w14:textId="028A4F06" w:rsidR="00D77D78" w:rsidRDefault="00D77D78" w:rsidP="001234CE">
      <w:pPr>
        <w:pStyle w:val="ListParagraph"/>
        <w:ind w:left="0"/>
        <w:jc w:val="both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….</w:t>
      </w:r>
    </w:p>
    <w:p w14:paraId="2528F057" w14:textId="77777777" w:rsidR="00255277" w:rsidRDefault="0025527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b/>
        </w:rPr>
      </w:pPr>
      <w:r>
        <w:br w:type="page"/>
      </w:r>
    </w:p>
    <w:p w14:paraId="2E433CFA" w14:textId="36E1DB4C" w:rsidR="005A5E74" w:rsidRDefault="005A5E74" w:rsidP="005A5E74">
      <w:pPr>
        <w:pStyle w:val="Heading1"/>
        <w:numPr>
          <w:ilvl w:val="0"/>
          <w:numId w:val="0"/>
        </w:numPr>
      </w:pPr>
      <w:r>
        <w:lastRenderedPageBreak/>
        <w:t xml:space="preserve">Annex A: Formal M-SDO Distribution List </w:t>
      </w:r>
    </w:p>
    <w:p w14:paraId="6487026F" w14:textId="77777777" w:rsidR="005A5E74" w:rsidRDefault="005A5E74" w:rsidP="005A5E74">
      <w:pPr>
        <w:pStyle w:val="ListParagraph"/>
        <w:ind w:left="0"/>
        <w:jc w:val="both"/>
      </w:pPr>
      <w:r>
        <w:rPr>
          <w:rFonts w:asciiTheme="minorHAnsi" w:hAnsiTheme="minorHAnsi" w:cstheme="minorBidi"/>
        </w:rPr>
        <w:t xml:space="preserve">Also at </w:t>
      </w:r>
      <w:hyperlink r:id="rId17" w:history="1">
        <w:r>
          <w:rPr>
            <w:rStyle w:val="Hyperlink"/>
            <w:rFonts w:ascii="Segoe UI" w:hAnsi="Segoe UI" w:cs="Segoe UI"/>
            <w:b/>
            <w:bCs/>
            <w:color w:val="133595"/>
            <w:sz w:val="21"/>
            <w:szCs w:val="21"/>
            <w:shd w:val="clear" w:color="auto" w:fill="F4F5F7"/>
          </w:rPr>
          <w:t>Formal SDO Liaison Contacts List</w:t>
        </w:r>
      </w:hyperlink>
    </w:p>
    <w:p w14:paraId="3C86DCDB" w14:textId="3FF9252B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ETSI</w:t>
      </w:r>
      <w:r w:rsidR="00255277">
        <w:rPr>
          <w:rStyle w:val="Strong"/>
          <w:rFonts w:ascii="Segoe UI" w:hAnsi="Segoe UI" w:cs="Segoe UI"/>
          <w:color w:val="172B4D"/>
          <w:sz w:val="21"/>
          <w:szCs w:val="21"/>
        </w:rPr>
        <w:t xml:space="preserve"> (for distribution with ETSI) </w:t>
      </w:r>
    </w:p>
    <w:p w14:paraId="1CD38BB6" w14:textId="77777777" w:rsidR="0040382A" w:rsidRDefault="006954C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8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Anthony.Brand@etsi.org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7AA389E6" w14:textId="77777777" w:rsidR="0040382A" w:rsidRDefault="006954C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9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ISGsupport@etsi.org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6EEE3304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GSMA</w:t>
      </w:r>
    </w:p>
    <w:p w14:paraId="43280109" w14:textId="77777777" w:rsidR="0040382A" w:rsidRDefault="006954C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0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HCalvert@gsma.com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70BC955A" w14:textId="77777777" w:rsidR="0040382A" w:rsidRDefault="006954C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1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hliu@gsma.com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0DBA8ACB" w14:textId="77777777" w:rsidR="0040382A" w:rsidRDefault="006954C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2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CGavilanes@gsma.com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486B5334" w14:textId="77777777" w:rsidR="0040382A" w:rsidRDefault="006954C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3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Zarri@gsma.com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5863DA57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ONAP</w:t>
      </w:r>
    </w:p>
    <w:p w14:paraId="09BC1D64" w14:textId="77777777" w:rsidR="0040382A" w:rsidRDefault="006954C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4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magnus.buhrgard@ericsson.com</w:t>
        </w:r>
      </w:hyperlink>
    </w:p>
    <w:p w14:paraId="10C03A61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NGNM</w:t>
      </w:r>
    </w:p>
    <w:p w14:paraId="398C65CB" w14:textId="77777777" w:rsidR="0040382A" w:rsidRDefault="006954C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5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klaus.moschner@ngmn.org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5A29EC52" w14:textId="77777777" w:rsidR="0040382A" w:rsidRDefault="006954C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6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feifei.lou@ngmn.org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155BDBE2" w14:textId="6798F44F" w:rsidR="0040382A" w:rsidRPr="009227A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9227A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3GPP</w:t>
      </w:r>
      <w:r w:rsidR="008A3077" w:rsidRPr="009227A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/ 3GPP SA5</w:t>
      </w:r>
    </w:p>
    <w:p w14:paraId="000F3BA1" w14:textId="77777777" w:rsidR="0040382A" w:rsidRPr="009227AE" w:rsidRDefault="006954C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7" w:history="1">
        <w:r w:rsidR="0040382A" w:rsidRPr="009227A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3GPPLiaison@etsi.org</w:t>
        </w:r>
      </w:hyperlink>
    </w:p>
    <w:p w14:paraId="636F50C0" w14:textId="77777777" w:rsidR="0040382A" w:rsidRPr="009227AE" w:rsidRDefault="006954C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8" w:history="1">
        <w:r w:rsidR="0040382A" w:rsidRPr="009227A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thomas.tovinger@ericsson.com</w:t>
        </w:r>
      </w:hyperlink>
      <w:r w:rsidR="0040382A" w:rsidRPr="009227A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4079B79C" w14:textId="77777777" w:rsidR="0040382A" w:rsidRPr="009227AE" w:rsidRDefault="006954C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9" w:history="1">
        <w:r w:rsidR="0040382A" w:rsidRPr="009227A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zoulan@huawei.com</w:t>
        </w:r>
      </w:hyperlink>
      <w:r w:rsidR="0040382A" w:rsidRPr="009227A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1885A554" w14:textId="77777777" w:rsidR="0040382A" w:rsidRPr="009227AE" w:rsidRDefault="006954C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0" w:history="1">
        <w:r w:rsidR="0040382A" w:rsidRPr="009227A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maryse.gardella@nokia.com</w:t>
        </w:r>
      </w:hyperlink>
      <w:r w:rsidR="0040382A" w:rsidRPr="009227A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5A245032" w14:textId="77777777" w:rsidR="0040382A" w:rsidRPr="009227AE" w:rsidRDefault="006954C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1" w:history="1">
        <w:r w:rsidR="0040382A" w:rsidRPr="009227A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Mirko.Cano@etsi.org</w:t>
        </w:r>
      </w:hyperlink>
      <w:r w:rsidR="0040382A" w:rsidRPr="009227A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3E256F59" w14:textId="77777777" w:rsidR="0040382A" w:rsidRPr="009227A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9227A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CCSA</w:t>
      </w:r>
    </w:p>
    <w:p w14:paraId="13666D75" w14:textId="77777777" w:rsidR="002E5F4C" w:rsidRDefault="002E5F4C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lang w:val="en-US"/>
        </w:rPr>
      </w:pPr>
      <w:r>
        <w:rPr>
          <w:lang w:val="en-US"/>
        </w:rPr>
        <w:t xml:space="preserve">Mr. Zhao </w:t>
      </w:r>
      <w:proofErr w:type="spellStart"/>
      <w:r>
        <w:rPr>
          <w:lang w:val="en-US"/>
        </w:rPr>
        <w:t>Shizhuo</w:t>
      </w:r>
      <w:proofErr w:type="spellEnd"/>
      <w:r>
        <w:rPr>
          <w:lang w:val="en-US"/>
        </w:rPr>
        <w:t xml:space="preserve"> (</w:t>
      </w:r>
      <w:hyperlink r:id="rId32" w:history="1">
        <w:r>
          <w:rPr>
            <w:rStyle w:val="Hyperlink"/>
            <w:lang w:val="en-US"/>
          </w:rPr>
          <w:t>zhaosz@ccsa.org.cn</w:t>
        </w:r>
      </w:hyperlink>
    </w:p>
    <w:p w14:paraId="3D2D735D" w14:textId="41FC9ED7" w:rsidR="0040382A" w:rsidRPr="002E5F4C" w:rsidRDefault="006954C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3" w:history="1">
        <w:r w:rsidR="0040382A" w:rsidRPr="002E5F4C">
          <w:rPr>
            <w:rStyle w:val="Hyperlink"/>
            <w:rFonts w:ascii="Segoe UI" w:hAnsi="Segoe UI" w:cs="Segoe UI"/>
            <w:color w:val="133595"/>
            <w:sz w:val="21"/>
            <w:szCs w:val="21"/>
          </w:rPr>
          <w:t>lmmeng@bupt.edu.cn</w:t>
        </w:r>
      </w:hyperlink>
      <w:r w:rsidR="0040382A" w:rsidRPr="002E5F4C">
        <w:rPr>
          <w:rFonts w:ascii="Segoe UI" w:hAnsi="Segoe UI" w:cs="Segoe UI"/>
          <w:color w:val="172B4D"/>
          <w:sz w:val="21"/>
          <w:szCs w:val="21"/>
        </w:rPr>
        <w:t>;</w:t>
      </w:r>
    </w:p>
    <w:p w14:paraId="13AF7BF2" w14:textId="77777777" w:rsidR="0040382A" w:rsidRPr="002E5F4C" w:rsidRDefault="006954C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4" w:history="1">
        <w:r w:rsidR="0040382A" w:rsidRPr="002E5F4C">
          <w:rPr>
            <w:rStyle w:val="Hyperlink"/>
            <w:rFonts w:ascii="Segoe UI" w:hAnsi="Segoe UI" w:cs="Segoe UI"/>
            <w:color w:val="133595"/>
            <w:sz w:val="21"/>
            <w:szCs w:val="21"/>
          </w:rPr>
          <w:t>wjli@bupt.edu.cn</w:t>
        </w:r>
      </w:hyperlink>
      <w:r w:rsidR="0040382A" w:rsidRPr="002E5F4C">
        <w:rPr>
          <w:rFonts w:ascii="Segoe UI" w:hAnsi="Segoe UI" w:cs="Segoe UI"/>
          <w:color w:val="172B4D"/>
          <w:sz w:val="21"/>
          <w:szCs w:val="21"/>
        </w:rPr>
        <w:t>;</w:t>
      </w:r>
    </w:p>
    <w:p w14:paraId="4E32BF7E" w14:textId="77777777" w:rsidR="0040382A" w:rsidRPr="002E5F4C" w:rsidRDefault="006954C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5" w:history="1">
        <w:r w:rsidR="0040382A" w:rsidRPr="002E5F4C">
          <w:rPr>
            <w:rStyle w:val="Hyperlink"/>
            <w:rFonts w:ascii="Segoe UI" w:hAnsi="Segoe UI" w:cs="Segoe UI"/>
            <w:color w:val="133595"/>
            <w:sz w:val="21"/>
            <w:szCs w:val="21"/>
          </w:rPr>
          <w:t>zhangdehua@caict.ac.cn</w:t>
        </w:r>
      </w:hyperlink>
      <w:r w:rsidR="0040382A" w:rsidRPr="002E5F4C">
        <w:rPr>
          <w:rFonts w:ascii="Segoe UI" w:hAnsi="Segoe UI" w:cs="Segoe UI"/>
          <w:color w:val="172B4D"/>
          <w:sz w:val="21"/>
          <w:szCs w:val="21"/>
        </w:rPr>
        <w:t>;</w:t>
      </w:r>
    </w:p>
    <w:p w14:paraId="0BE910AE" w14:textId="77777777" w:rsidR="0040382A" w:rsidRPr="002E5F4C" w:rsidRDefault="006954C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6" w:history="1">
        <w:r w:rsidR="0040382A" w:rsidRPr="002E5F4C">
          <w:rPr>
            <w:rStyle w:val="Hyperlink"/>
            <w:rFonts w:ascii="Segoe UI" w:hAnsi="Segoe UI" w:cs="Segoe UI"/>
            <w:color w:val="133595"/>
            <w:sz w:val="21"/>
            <w:szCs w:val="21"/>
          </w:rPr>
          <w:t>liuyang@ccsa.org.cn</w:t>
        </w:r>
      </w:hyperlink>
      <w:r w:rsidR="0040382A" w:rsidRPr="002E5F4C">
        <w:rPr>
          <w:rFonts w:ascii="Segoe UI" w:hAnsi="Segoe UI" w:cs="Segoe UI"/>
          <w:color w:val="172B4D"/>
          <w:sz w:val="21"/>
          <w:szCs w:val="21"/>
        </w:rPr>
        <w:t>;</w:t>
      </w:r>
    </w:p>
    <w:p w14:paraId="073196C4" w14:textId="77777777" w:rsidR="0040382A" w:rsidRPr="002E5F4C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 w:rsidRPr="002E5F4C">
        <w:rPr>
          <w:rStyle w:val="Strong"/>
          <w:rFonts w:ascii="Segoe UI" w:hAnsi="Segoe UI" w:cs="Segoe UI"/>
          <w:color w:val="172B4D"/>
          <w:sz w:val="21"/>
          <w:szCs w:val="21"/>
        </w:rPr>
        <w:t>IEEE</w:t>
      </w:r>
    </w:p>
    <w:p w14:paraId="14718F7C" w14:textId="77777777" w:rsidR="0040382A" w:rsidRPr="002E5F4C" w:rsidRDefault="006954C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7" w:history="1">
        <w:r w:rsidR="0040382A" w:rsidRPr="002E5F4C">
          <w:rPr>
            <w:rStyle w:val="Hyperlink"/>
            <w:rFonts w:ascii="Segoe UI" w:hAnsi="Segoe UI" w:cs="Segoe UI"/>
            <w:color w:val="133595"/>
            <w:sz w:val="21"/>
            <w:szCs w:val="21"/>
          </w:rPr>
          <w:t>m.borst@ieee.org</w:t>
        </w:r>
      </w:hyperlink>
      <w:r w:rsidR="0040382A" w:rsidRPr="002E5F4C">
        <w:rPr>
          <w:rFonts w:ascii="Segoe UI" w:hAnsi="Segoe UI" w:cs="Segoe UI"/>
          <w:color w:val="172B4D"/>
          <w:sz w:val="21"/>
          <w:szCs w:val="21"/>
        </w:rPr>
        <w:t>;</w:t>
      </w:r>
    </w:p>
    <w:p w14:paraId="639A36F3" w14:textId="185A26D6" w:rsidR="0040382A" w:rsidRPr="002E5F4C" w:rsidRDefault="006954C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8" w:history="1">
        <w:r w:rsidR="0040382A" w:rsidRPr="002E5F4C">
          <w:rPr>
            <w:rStyle w:val="Hyperlink"/>
            <w:rFonts w:ascii="Segoe UI" w:hAnsi="Segoe UI" w:cs="Segoe UI"/>
            <w:color w:val="133595"/>
            <w:sz w:val="21"/>
            <w:szCs w:val="21"/>
          </w:rPr>
          <w:t>ran4chap@yahoo.com</w:t>
        </w:r>
      </w:hyperlink>
    </w:p>
    <w:p w14:paraId="3E608FC9" w14:textId="77777777" w:rsidR="00E11032" w:rsidRPr="002E5F4C" w:rsidRDefault="00E11032" w:rsidP="00E11032">
      <w:pPr>
        <w:pStyle w:val="NormalWeb"/>
        <w:shd w:val="clear" w:color="auto" w:fill="FFFFFF"/>
        <w:spacing w:before="0" w:beforeAutospacing="0" w:after="60" w:afterAutospacing="0"/>
        <w:ind w:left="450"/>
        <w:rPr>
          <w:rStyle w:val="Hyperlink"/>
          <w:rFonts w:ascii="Segoe UI" w:hAnsi="Segoe UI" w:cs="Segoe UI"/>
          <w:color w:val="133595"/>
          <w:sz w:val="21"/>
          <w:szCs w:val="21"/>
        </w:rPr>
      </w:pPr>
      <w:r w:rsidRPr="002E5F4C">
        <w:rPr>
          <w:rStyle w:val="Hyperlink"/>
          <w:rFonts w:ascii="Segoe UI" w:hAnsi="Segoe UI" w:cs="Segoe UI"/>
          <w:color w:val="133595"/>
          <w:sz w:val="21"/>
          <w:szCs w:val="21"/>
        </w:rPr>
        <w:t>Muslim.Elkotob@vodafone.com</w:t>
      </w:r>
    </w:p>
    <w:p w14:paraId="2E3AFD3E" w14:textId="77777777" w:rsidR="0040382A" w:rsidRPr="002E5F4C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 w:rsidRPr="002E5F4C">
        <w:rPr>
          <w:rStyle w:val="Strong"/>
          <w:rFonts w:ascii="Segoe UI" w:hAnsi="Segoe UI" w:cs="Segoe UI"/>
          <w:color w:val="172B4D"/>
          <w:sz w:val="21"/>
          <w:szCs w:val="21"/>
        </w:rPr>
        <w:t>IETF</w:t>
      </w:r>
    </w:p>
    <w:p w14:paraId="2811FBC2" w14:textId="77777777" w:rsidR="0040382A" w:rsidRPr="002E5F4C" w:rsidRDefault="006954C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9" w:history="1">
        <w:r w:rsidR="0040382A" w:rsidRPr="002E5F4C">
          <w:rPr>
            <w:rStyle w:val="Hyperlink"/>
            <w:rFonts w:ascii="Segoe UI" w:hAnsi="Segoe UI" w:cs="Segoe UI"/>
            <w:color w:val="133595"/>
            <w:sz w:val="21"/>
            <w:szCs w:val="21"/>
          </w:rPr>
          <w:t>tte@cs.fau.de</w:t>
        </w:r>
      </w:hyperlink>
      <w:r w:rsidR="0040382A" w:rsidRPr="002E5F4C">
        <w:rPr>
          <w:rFonts w:ascii="Segoe UI" w:hAnsi="Segoe UI" w:cs="Segoe UI"/>
          <w:color w:val="172B4D"/>
          <w:sz w:val="21"/>
          <w:szCs w:val="21"/>
        </w:rPr>
        <w:t>;</w:t>
      </w:r>
    </w:p>
    <w:p w14:paraId="54F3F8D9" w14:textId="77777777" w:rsidR="0040382A" w:rsidRPr="002E5F4C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 w:rsidRPr="002E5F4C">
        <w:rPr>
          <w:rStyle w:val="Strong"/>
          <w:rFonts w:ascii="Segoe UI" w:hAnsi="Segoe UI" w:cs="Segoe UI"/>
          <w:color w:val="172B4D"/>
          <w:sz w:val="21"/>
          <w:szCs w:val="21"/>
        </w:rPr>
        <w:t>ITU-T</w:t>
      </w:r>
    </w:p>
    <w:p w14:paraId="2E9E7F97" w14:textId="77777777" w:rsidR="0040382A" w:rsidRPr="002E5F4C" w:rsidRDefault="006954C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0" w:history="1">
        <w:r w:rsidR="0040382A" w:rsidRPr="002E5F4C">
          <w:rPr>
            <w:rStyle w:val="Hyperlink"/>
            <w:rFonts w:ascii="Segoe UI" w:hAnsi="Segoe UI" w:cs="Segoe UI"/>
            <w:color w:val="133595"/>
            <w:sz w:val="21"/>
            <w:szCs w:val="21"/>
          </w:rPr>
          <w:t>leon.wong@rakuten.com</w:t>
        </w:r>
      </w:hyperlink>
    </w:p>
    <w:p w14:paraId="119186C5" w14:textId="77777777" w:rsidR="0040382A" w:rsidRPr="002E5F4C" w:rsidRDefault="006954C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1" w:history="1">
        <w:r w:rsidR="0040382A" w:rsidRPr="002E5F4C">
          <w:rPr>
            <w:rStyle w:val="Hyperlink"/>
            <w:rFonts w:ascii="Segoe UI" w:hAnsi="Segoe UI" w:cs="Segoe UI"/>
            <w:color w:val="133595"/>
            <w:sz w:val="21"/>
            <w:szCs w:val="21"/>
          </w:rPr>
          <w:t>tsbfgan@itu.int</w:t>
        </w:r>
      </w:hyperlink>
    </w:p>
    <w:p w14:paraId="16EBEEEA" w14:textId="77777777" w:rsidR="0040382A" w:rsidRPr="002E5F4C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 w:rsidRPr="002E5F4C">
        <w:rPr>
          <w:rStyle w:val="Strong"/>
          <w:rFonts w:ascii="Segoe UI" w:hAnsi="Segoe UI" w:cs="Segoe UI"/>
          <w:color w:val="172B4D"/>
          <w:sz w:val="21"/>
          <w:szCs w:val="21"/>
        </w:rPr>
        <w:t>TM Forum</w:t>
      </w:r>
    </w:p>
    <w:p w14:paraId="1DC3918B" w14:textId="1261A508" w:rsidR="00237EF4" w:rsidRPr="002E5F4C" w:rsidRDefault="006954C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2" w:history="1">
        <w:r w:rsidR="00237EF4" w:rsidRPr="002E5F4C">
          <w:rPr>
            <w:rStyle w:val="Hyperlink"/>
            <w:rFonts w:ascii="Segoe UI" w:hAnsi="Segoe UI" w:cs="Segoe UI"/>
            <w:sz w:val="21"/>
            <w:szCs w:val="21"/>
          </w:rPr>
          <w:t>aboasman@tmforum.org</w:t>
        </w:r>
      </w:hyperlink>
    </w:p>
    <w:p w14:paraId="74393516" w14:textId="510DE97F" w:rsidR="0040382A" w:rsidRPr="002E5F4C" w:rsidRDefault="006954C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3" w:history="1">
        <w:r w:rsidR="0040382A" w:rsidRPr="002E5F4C">
          <w:rPr>
            <w:rStyle w:val="Hyperlink"/>
            <w:rFonts w:ascii="Segoe UI" w:hAnsi="Segoe UI" w:cs="Segoe UI"/>
            <w:color w:val="133595"/>
            <w:sz w:val="21"/>
            <w:szCs w:val="21"/>
          </w:rPr>
          <w:t>dong.sun@futurewei.com</w:t>
        </w:r>
      </w:hyperlink>
    </w:p>
    <w:p w14:paraId="51B68208" w14:textId="77777777" w:rsidR="0040382A" w:rsidRPr="002E5F4C" w:rsidRDefault="006954C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4" w:history="1">
        <w:r w:rsidR="0040382A" w:rsidRPr="002E5F4C">
          <w:rPr>
            <w:rStyle w:val="Hyperlink"/>
            <w:rFonts w:ascii="Segoe UI" w:hAnsi="Segoe UI" w:cs="Segoe UI"/>
            <w:color w:val="133595"/>
            <w:sz w:val="21"/>
            <w:szCs w:val="21"/>
          </w:rPr>
          <w:t>kevin.mcdonnell@huawei.com</w:t>
        </w:r>
      </w:hyperlink>
    </w:p>
    <w:p w14:paraId="61A73C41" w14:textId="77777777" w:rsidR="0040382A" w:rsidRPr="002E5F4C" w:rsidRDefault="006954C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5" w:history="1">
        <w:r w:rsidR="0040382A" w:rsidRPr="002E5F4C">
          <w:rPr>
            <w:rStyle w:val="Hyperlink"/>
            <w:rFonts w:ascii="Segoe UI" w:hAnsi="Segoe UI" w:cs="Segoe UI"/>
            <w:color w:val="133595"/>
            <w:sz w:val="21"/>
            <w:szCs w:val="21"/>
          </w:rPr>
          <w:t>Yuval.Stein@teoco.com</w:t>
        </w:r>
      </w:hyperlink>
    </w:p>
    <w:p w14:paraId="67BF7129" w14:textId="77777777" w:rsidR="0040382A" w:rsidRPr="002E5F4C" w:rsidRDefault="006954C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6" w:history="1">
        <w:r w:rsidR="0040382A" w:rsidRPr="002E5F4C">
          <w:rPr>
            <w:rStyle w:val="Hyperlink"/>
            <w:rFonts w:ascii="Segoe UI" w:hAnsi="Segoe UI" w:cs="Segoe UI"/>
            <w:color w:val="133595"/>
            <w:sz w:val="21"/>
            <w:szCs w:val="21"/>
          </w:rPr>
          <w:t>luigi.licciardi@huawei.com</w:t>
        </w:r>
      </w:hyperlink>
    </w:p>
    <w:p w14:paraId="36653326" w14:textId="77777777" w:rsidR="0040382A" w:rsidRPr="002E5F4C" w:rsidRDefault="006954C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7" w:history="1">
        <w:r w:rsidR="0040382A" w:rsidRPr="002E5F4C">
          <w:rPr>
            <w:rStyle w:val="Hyperlink"/>
            <w:rFonts w:ascii="Segoe UI" w:hAnsi="Segoe UI" w:cs="Segoe UI"/>
            <w:color w:val="133595"/>
            <w:sz w:val="21"/>
            <w:szCs w:val="21"/>
          </w:rPr>
          <w:t>dmilham@tmforum.org</w:t>
        </w:r>
      </w:hyperlink>
    </w:p>
    <w:p w14:paraId="6367F8F1" w14:textId="77777777" w:rsidR="0040382A" w:rsidRPr="002E5F4C" w:rsidRDefault="006954C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8" w:history="1">
        <w:r w:rsidR="0040382A" w:rsidRPr="002E5F4C">
          <w:rPr>
            <w:rStyle w:val="Hyperlink"/>
            <w:rFonts w:ascii="Segoe UI" w:hAnsi="Segoe UI" w:cs="Segoe UI"/>
            <w:color w:val="133595"/>
            <w:sz w:val="21"/>
            <w:szCs w:val="21"/>
          </w:rPr>
          <w:t>nakamura.takayuki@nttcom.co.jp</w:t>
        </w:r>
      </w:hyperlink>
    </w:p>
    <w:p w14:paraId="7904A281" w14:textId="37248D2C" w:rsidR="00255277" w:rsidRDefault="006954CD" w:rsidP="005A5E74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9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denglingli@chinamobile.com</w:t>
        </w:r>
      </w:hyperlink>
    </w:p>
    <w:p w14:paraId="1048AD26" w14:textId="77777777" w:rsidR="00237EF4" w:rsidRPr="005A5E74" w:rsidRDefault="00237EF4" w:rsidP="005A5E74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</w:p>
    <w:p w14:paraId="01C04334" w14:textId="1F40825B" w:rsidR="00255277" w:rsidRDefault="00255277" w:rsidP="00255277">
      <w:pPr>
        <w:pStyle w:val="Heading1"/>
        <w:numPr>
          <w:ilvl w:val="0"/>
          <w:numId w:val="0"/>
        </w:numPr>
      </w:pPr>
      <w:r>
        <w:t>Annex B</w:t>
      </w:r>
      <w:r w:rsidR="00851546">
        <w:t>:</w:t>
      </w:r>
      <w:r>
        <w:t xml:space="preserve"> Schedule of meetings for M-SDO AN </w:t>
      </w:r>
      <w:r w:rsidR="00237EF4">
        <w:t>F</w:t>
      </w:r>
      <w:r>
        <w:t>ormal Discussions</w:t>
      </w:r>
    </w:p>
    <w:p w14:paraId="6F74238D" w14:textId="77777777" w:rsidR="00851546" w:rsidRDefault="00851546" w:rsidP="005A5E74">
      <w:pPr>
        <w:pStyle w:val="ListParagraph"/>
        <w:ind w:left="0"/>
        <w:jc w:val="both"/>
        <w:rPr>
          <w:lang w:val="en-GB"/>
        </w:rPr>
      </w:pPr>
    </w:p>
    <w:p w14:paraId="49E5F1BF" w14:textId="08D591F6" w:rsidR="00255277" w:rsidRDefault="005A5E74" w:rsidP="005A5E74">
      <w:pPr>
        <w:pStyle w:val="ListParagraph"/>
        <w:ind w:left="0"/>
        <w:jc w:val="both"/>
        <w:rPr>
          <w:lang w:val="en-GB"/>
        </w:rPr>
      </w:pPr>
      <w:r>
        <w:rPr>
          <w:lang w:val="en-GB"/>
        </w:rPr>
        <w:t>Also</w:t>
      </w:r>
      <w:r w:rsidR="00237EF4">
        <w:rPr>
          <w:lang w:val="en-GB"/>
        </w:rPr>
        <w:t>,</w:t>
      </w:r>
      <w:r>
        <w:rPr>
          <w:lang w:val="en-GB"/>
        </w:rPr>
        <w:t xml:space="preserve"> at</w:t>
      </w:r>
      <w:r w:rsidR="00851546">
        <w:rPr>
          <w:lang w:val="en-GB"/>
        </w:rPr>
        <w:t xml:space="preserve"> </w:t>
      </w:r>
      <w:r>
        <w:rPr>
          <w:rFonts w:ascii="Segoe UI" w:hAnsi="Segoe UI" w:cs="Segoe UI"/>
          <w:b/>
          <w:bCs/>
          <w:color w:val="133595"/>
          <w:sz w:val="21"/>
          <w:szCs w:val="21"/>
          <w:shd w:val="clear" w:color="auto" w:fill="F4F5F7"/>
        </w:rPr>
        <w:t>Multi-SDO AN Meeting Schedules</w:t>
      </w:r>
    </w:p>
    <w:p w14:paraId="3893B0BE" w14:textId="48D23CC5" w:rsidR="00255277" w:rsidRDefault="00E11032" w:rsidP="00E11032">
      <w:pPr>
        <w:pStyle w:val="ListParagraph"/>
        <w:ind w:left="0"/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</w:pPr>
      <w:r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  <w:t>All meeting Mondays 13:00-14:00 UTC/GMT 14:00-15:00 BST 15:00-16::00 CET</w:t>
      </w:r>
      <w:r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  <w:br/>
        <w:t>(Currently on daylight saving Northern Hemisphere)</w:t>
      </w:r>
    </w:p>
    <w:p w14:paraId="7EFDE20B" w14:textId="77777777" w:rsidR="00E11032" w:rsidRDefault="00E11032" w:rsidP="005A5E74">
      <w:pPr>
        <w:pStyle w:val="ListParagraph"/>
        <w:ind w:left="0"/>
        <w:jc w:val="both"/>
        <w:rPr>
          <w:lang w:val="en-GB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4"/>
        <w:gridCol w:w="3910"/>
        <w:gridCol w:w="4317"/>
      </w:tblGrid>
      <w:tr w:rsidR="00862DBF" w14:paraId="20E1CCB7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EBBD907" w14:textId="11F03FF4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Style w:val="Strong"/>
                <w:rFonts w:ascii="Segoe UI" w:hAnsi="Segoe UI" w:cs="Segoe UI"/>
                <w:color w:val="172B4D"/>
                <w:sz w:val="21"/>
                <w:szCs w:val="21"/>
              </w:rPr>
              <w:t xml:space="preserve">Meeting Coordination </w:t>
            </w:r>
            <w:r w:rsidR="00E11032">
              <w:rPr>
                <w:rStyle w:val="Strong"/>
                <w:rFonts w:ascii="Segoe UI" w:hAnsi="Segoe UI" w:cs="Segoe UI"/>
                <w:color w:val="172B4D"/>
                <w:sz w:val="21"/>
                <w:szCs w:val="21"/>
              </w:rPr>
              <w:t>#</w:t>
            </w:r>
          </w:p>
        </w:tc>
        <w:tc>
          <w:tcPr>
            <w:tcW w:w="0" w:type="auto"/>
            <w:gridSpan w:val="2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781A427" w14:textId="77777777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Style w:val="Strong"/>
                <w:rFonts w:ascii="Segoe UI" w:hAnsi="Segoe UI" w:cs="Segoe UI"/>
                <w:color w:val="172B4D"/>
                <w:sz w:val="21"/>
                <w:szCs w:val="21"/>
              </w:rPr>
              <w:t xml:space="preserve">Multi-SDO AN (Formal)  </w:t>
            </w:r>
          </w:p>
        </w:tc>
      </w:tr>
      <w:tr w:rsidR="004770F1" w14:paraId="21A02B5B" w14:textId="77777777" w:rsidTr="004770F1">
        <w:tblPrEx>
          <w:shd w:val="clear" w:color="auto" w:fill="FFFFFF"/>
        </w:tblPrEx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2119D21" w14:textId="77777777" w:rsidR="004770F1" w:rsidRDefault="004770F1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#9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8C5BA15" w14:textId="77777777" w:rsidR="004770F1" w:rsidRDefault="004770F1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16-Aug-2021</w:t>
            </w:r>
            <w:r>
              <w:rPr>
                <w:rFonts w:ascii="Segoe UI" w:hAnsi="Segoe UI" w:cs="Segoe UI"/>
                <w:color w:val="172B4D"/>
                <w:sz w:val="21"/>
                <w:szCs w:val="21"/>
              </w:rPr>
              <w:br/>
              <w:t>Rescheduled from 23-Aug-2021)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48068DB" w14:textId="77777777" w:rsidR="004770F1" w:rsidRDefault="004770F1">
            <w:pPr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Minutes at</w:t>
            </w:r>
          </w:p>
          <w:p w14:paraId="7D43805B" w14:textId="77777777" w:rsidR="004770F1" w:rsidRDefault="006954CD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hyperlink r:id="rId50" w:history="1">
              <w:r w:rsidR="004770F1">
                <w:rPr>
                  <w:rStyle w:val="Hyperlink"/>
                  <w:rFonts w:ascii="Segoe UI" w:hAnsi="Segoe UI" w:cs="Segoe UI"/>
                  <w:color w:val="133595"/>
                  <w:sz w:val="21"/>
                  <w:szCs w:val="21"/>
                </w:rPr>
                <w:t>2021-08-16 M-SDO AN Formal Liaison Meeting notes #9</w:t>
              </w:r>
            </w:hyperlink>
          </w:p>
        </w:tc>
      </w:tr>
      <w:tr w:rsidR="004770F1" w14:paraId="23483974" w14:textId="77777777" w:rsidTr="004770F1">
        <w:tblPrEx>
          <w:shd w:val="clear" w:color="auto" w:fill="FFFFFF"/>
        </w:tblPrEx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8AC051F" w14:textId="77777777" w:rsidR="004770F1" w:rsidRDefault="004770F1">
            <w:pPr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NEW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A4D3F8B" w14:textId="77777777" w:rsidR="004770F1" w:rsidRDefault="004770F1">
            <w:pPr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First or second week of September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08B83B3" w14:textId="77777777" w:rsidR="004770F1" w:rsidRDefault="004770F1">
            <w:pPr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Legal representatives IPR discussion</w:t>
            </w:r>
          </w:p>
        </w:tc>
      </w:tr>
      <w:tr w:rsidR="004770F1" w14:paraId="487A5D67" w14:textId="77777777" w:rsidTr="004770F1">
        <w:tblPrEx>
          <w:shd w:val="clear" w:color="auto" w:fill="FFFFFF"/>
        </w:tblPrEx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4D0DF4C" w14:textId="77777777" w:rsidR="004770F1" w:rsidRDefault="004770F1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C133D5F" w14:textId="77777777" w:rsidR="004770F1" w:rsidRDefault="004770F1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4-Oct 2021</w:t>
            </w:r>
          </w:p>
          <w:p w14:paraId="092672C1" w14:textId="77777777" w:rsidR="004770F1" w:rsidRDefault="004770F1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( rescheduled from 18-Oct-2021 to accommodate 3GPP)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30D18BA" w14:textId="7556117C" w:rsidR="004770F1" w:rsidRDefault="004770F1">
            <w:pPr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Northern Hemisphere Daylight Saving finishes Sun 31 Oct 2021</w:t>
            </w:r>
          </w:p>
        </w:tc>
      </w:tr>
      <w:tr w:rsidR="004770F1" w14:paraId="5FCB84E6" w14:textId="77777777" w:rsidTr="004770F1">
        <w:tblPrEx>
          <w:shd w:val="clear" w:color="auto" w:fill="FFFFFF"/>
        </w:tblPrEx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95E1D59" w14:textId="77777777" w:rsidR="004770F1" w:rsidRDefault="004770F1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A98AC82" w14:textId="77777777" w:rsidR="004770F1" w:rsidRDefault="004770F1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20-Dec-2021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E1ED483" w14:textId="77777777" w:rsidR="004770F1" w:rsidRDefault="004770F1">
            <w:pPr>
              <w:rPr>
                <w:rFonts w:ascii="Segoe UI" w:hAnsi="Segoe UI" w:cs="Segoe UI"/>
                <w:color w:val="172B4D"/>
                <w:sz w:val="21"/>
                <w:szCs w:val="21"/>
              </w:rPr>
            </w:pPr>
          </w:p>
        </w:tc>
      </w:tr>
    </w:tbl>
    <w:p w14:paraId="082C7E8B" w14:textId="77777777" w:rsidR="00255277" w:rsidRDefault="00255277" w:rsidP="005A5E74">
      <w:pPr>
        <w:pStyle w:val="ListParagraph"/>
        <w:ind w:left="0"/>
        <w:jc w:val="both"/>
        <w:rPr>
          <w:lang w:val="en-GB"/>
        </w:rPr>
      </w:pPr>
    </w:p>
    <w:p w14:paraId="6613742C" w14:textId="0499FFB6" w:rsidR="00E34572" w:rsidRDefault="00A2351A" w:rsidP="00A2351A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</w:pPr>
      <w:r>
        <w:t xml:space="preserve"> </w:t>
      </w:r>
    </w:p>
    <w:p w14:paraId="4F7C82EC" w14:textId="77777777" w:rsidR="00642F02" w:rsidRPr="0040382A" w:rsidRDefault="00642F02" w:rsidP="00D77D78">
      <w:pPr>
        <w:pStyle w:val="ListParagraph"/>
        <w:pBdr>
          <w:bottom w:val="single" w:sz="12" w:space="1" w:color="auto"/>
        </w:pBdr>
        <w:ind w:left="0"/>
        <w:jc w:val="both"/>
        <w:rPr>
          <w:lang w:val="en-GB"/>
        </w:rPr>
      </w:pPr>
    </w:p>
    <w:p w14:paraId="170CE389" w14:textId="032083C5" w:rsidR="0040382A" w:rsidRDefault="00237EF4" w:rsidP="00D77D78">
      <w:pPr>
        <w:pStyle w:val="ListParagraph"/>
        <w:pBdr>
          <w:bottom w:val="single" w:sz="12" w:space="1" w:color="auto"/>
        </w:pBdr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[End of Liaison Letter]</w:t>
      </w:r>
    </w:p>
    <w:p w14:paraId="5ACF3762" w14:textId="77777777" w:rsidR="0040382A" w:rsidRPr="007F233E" w:rsidRDefault="0040382A" w:rsidP="00C150BE">
      <w:pPr>
        <w:pStyle w:val="ListParagraph"/>
        <w:ind w:left="0"/>
        <w:jc w:val="center"/>
        <w:rPr>
          <w:rFonts w:ascii="Arial" w:hAnsi="Arial" w:cs="Arial"/>
          <w:sz w:val="20"/>
        </w:rPr>
      </w:pPr>
    </w:p>
    <w:sectPr w:rsidR="0040382A" w:rsidRPr="007F233E" w:rsidSect="0002419F">
      <w:headerReference w:type="default" r:id="rId51"/>
      <w:pgSz w:w="11907" w:h="16840" w:code="9"/>
      <w:pgMar w:top="720" w:right="720" w:bottom="720" w:left="72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C3ED4F" w14:textId="77777777" w:rsidR="009B7B67" w:rsidRDefault="009B7B67">
      <w:r>
        <w:separator/>
      </w:r>
    </w:p>
  </w:endnote>
  <w:endnote w:type="continuationSeparator" w:id="0">
    <w:p w14:paraId="71C92132" w14:textId="77777777" w:rsidR="009B7B67" w:rsidRDefault="009B7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A7F334" w14:textId="77777777" w:rsidR="009B7B67" w:rsidRDefault="009B7B67">
      <w:r>
        <w:separator/>
      </w:r>
    </w:p>
  </w:footnote>
  <w:footnote w:type="continuationSeparator" w:id="0">
    <w:p w14:paraId="69FC805C" w14:textId="77777777" w:rsidR="009B7B67" w:rsidRDefault="009B7B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F9D310" w14:textId="77777777" w:rsidR="00157C5D" w:rsidRDefault="00157C5D">
    <w:pPr>
      <w:jc w:val="center"/>
    </w:pPr>
    <w:r>
      <w:t xml:space="preserve">- </w:t>
    </w:r>
    <w:r w:rsidR="00256150">
      <w:fldChar w:fldCharType="begin"/>
    </w:r>
    <w:r w:rsidR="00256150">
      <w:instrText xml:space="preserve"> PAGE </w:instrText>
    </w:r>
    <w:r w:rsidR="00256150">
      <w:fldChar w:fldCharType="separate"/>
    </w:r>
    <w:r w:rsidR="00E02051">
      <w:rPr>
        <w:noProof/>
      </w:rPr>
      <w:t>2</w:t>
    </w:r>
    <w:r w:rsidR="00256150">
      <w:rPr>
        <w:noProof/>
      </w:rPr>
      <w:fldChar w:fldCharType="end"/>
    </w:r>
    <w: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BC1084"/>
    <w:multiLevelType w:val="hybridMultilevel"/>
    <w:tmpl w:val="A6B85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C6CEA"/>
    <w:multiLevelType w:val="hybridMultilevel"/>
    <w:tmpl w:val="03263C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96948"/>
    <w:multiLevelType w:val="hybridMultilevel"/>
    <w:tmpl w:val="6972B3A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964CC"/>
    <w:multiLevelType w:val="hybridMultilevel"/>
    <w:tmpl w:val="5AF251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9F6D4F"/>
    <w:multiLevelType w:val="multilevel"/>
    <w:tmpl w:val="917A9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913C49"/>
    <w:multiLevelType w:val="hybridMultilevel"/>
    <w:tmpl w:val="E08E5C26"/>
    <w:lvl w:ilvl="0" w:tplc="8024613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20B52"/>
    <w:multiLevelType w:val="hybridMultilevel"/>
    <w:tmpl w:val="F0D22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E96CAE"/>
    <w:multiLevelType w:val="hybridMultilevel"/>
    <w:tmpl w:val="2F820F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6320F7"/>
    <w:multiLevelType w:val="multilevel"/>
    <w:tmpl w:val="D5666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0C216D"/>
    <w:multiLevelType w:val="hybridMultilevel"/>
    <w:tmpl w:val="02E0B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670AA"/>
    <w:multiLevelType w:val="hybridMultilevel"/>
    <w:tmpl w:val="E6FAAF6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FE6421E"/>
    <w:multiLevelType w:val="hybridMultilevel"/>
    <w:tmpl w:val="5C709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4A3D21"/>
    <w:multiLevelType w:val="hybridMultilevel"/>
    <w:tmpl w:val="9120F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804656"/>
    <w:multiLevelType w:val="hybridMultilevel"/>
    <w:tmpl w:val="30603E80"/>
    <w:lvl w:ilvl="0" w:tplc="0409000B">
      <w:start w:val="1"/>
      <w:numFmt w:val="bullet"/>
      <w:lvlText w:val=""/>
      <w:lvlJc w:val="left"/>
      <w:pPr>
        <w:tabs>
          <w:tab w:val="num" w:pos="845"/>
        </w:tabs>
        <w:ind w:left="8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15" w15:restartNumberingAfterBreak="0">
    <w:nsid w:val="3F403953"/>
    <w:multiLevelType w:val="hybridMultilevel"/>
    <w:tmpl w:val="C5BA0A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D558D5"/>
    <w:multiLevelType w:val="multilevel"/>
    <w:tmpl w:val="51A21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7332B4B"/>
    <w:multiLevelType w:val="hybridMultilevel"/>
    <w:tmpl w:val="9EC8F696"/>
    <w:lvl w:ilvl="0" w:tplc="5122F8E8">
      <w:start w:val="5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90"/>
        </w:tabs>
        <w:ind w:left="48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10"/>
        </w:tabs>
        <w:ind w:left="56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30"/>
        </w:tabs>
        <w:ind w:left="6330" w:hanging="360"/>
      </w:pPr>
      <w:rPr>
        <w:rFonts w:ascii="Wingdings" w:hAnsi="Wingdings" w:hint="default"/>
      </w:rPr>
    </w:lvl>
  </w:abstractNum>
  <w:abstractNum w:abstractNumId="18" w15:restartNumberingAfterBreak="0">
    <w:nsid w:val="53DC6AED"/>
    <w:multiLevelType w:val="hybridMultilevel"/>
    <w:tmpl w:val="B2C22E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D73AF"/>
    <w:multiLevelType w:val="multilevel"/>
    <w:tmpl w:val="17CEA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9393013"/>
    <w:multiLevelType w:val="hybridMultilevel"/>
    <w:tmpl w:val="2738075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1" w15:restartNumberingAfterBreak="0">
    <w:nsid w:val="6D702F91"/>
    <w:multiLevelType w:val="multilevel"/>
    <w:tmpl w:val="17CEA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E200C3E"/>
    <w:multiLevelType w:val="hybridMultilevel"/>
    <w:tmpl w:val="C6007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E67E34"/>
    <w:multiLevelType w:val="hybridMultilevel"/>
    <w:tmpl w:val="EB662D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B7588F"/>
    <w:multiLevelType w:val="multilevel"/>
    <w:tmpl w:val="9536C3C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8D6051F"/>
    <w:multiLevelType w:val="multilevel"/>
    <w:tmpl w:val="4F3E8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D811D51"/>
    <w:multiLevelType w:val="hybridMultilevel"/>
    <w:tmpl w:val="E8EE79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4"/>
  </w:num>
  <w:num w:numId="7">
    <w:abstractNumId w:val="14"/>
  </w:num>
  <w:num w:numId="8">
    <w:abstractNumId w:val="17"/>
  </w:num>
  <w:num w:numId="9">
    <w:abstractNumId w:val="3"/>
  </w:num>
  <w:num w:numId="10">
    <w:abstractNumId w:val="10"/>
  </w:num>
  <w:num w:numId="11">
    <w:abstractNumId w:val="20"/>
  </w:num>
  <w:num w:numId="12">
    <w:abstractNumId w:val="11"/>
  </w:num>
  <w:num w:numId="13">
    <w:abstractNumId w:val="2"/>
  </w:num>
  <w:num w:numId="14">
    <w:abstractNumId w:val="13"/>
  </w:num>
  <w:num w:numId="15">
    <w:abstractNumId w:val="9"/>
  </w:num>
  <w:num w:numId="16">
    <w:abstractNumId w:val="1"/>
  </w:num>
  <w:num w:numId="17">
    <w:abstractNumId w:val="22"/>
  </w:num>
  <w:num w:numId="18">
    <w:abstractNumId w:val="6"/>
  </w:num>
  <w:num w:numId="19">
    <w:abstractNumId w:val="8"/>
  </w:num>
  <w:num w:numId="20">
    <w:abstractNumId w:val="12"/>
  </w:num>
  <w:num w:numId="21">
    <w:abstractNumId w:val="26"/>
  </w:num>
  <w:num w:numId="22">
    <w:abstractNumId w:val="7"/>
  </w:num>
  <w:num w:numId="23">
    <w:abstractNumId w:val="4"/>
  </w:num>
  <w:num w:numId="24">
    <w:abstractNumId w:val="15"/>
  </w:num>
  <w:num w:numId="25">
    <w:abstractNumId w:val="18"/>
  </w:num>
  <w:num w:numId="26">
    <w:abstractNumId w:val="21"/>
  </w:num>
  <w:num w:numId="27">
    <w:abstractNumId w:val="19"/>
  </w:num>
  <w:num w:numId="28">
    <w:abstractNumId w:val="5"/>
  </w:num>
  <w:num w:numId="29">
    <w:abstractNumId w:val="25"/>
  </w:num>
  <w:num w:numId="30">
    <w:abstractNumId w:val="16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activeWritingStyle w:appName="MSWord" w:lang="de-DE" w:vendorID="9" w:dllVersion="512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CD0"/>
    <w:rsid w:val="000045CA"/>
    <w:rsid w:val="00015656"/>
    <w:rsid w:val="0002419F"/>
    <w:rsid w:val="00033629"/>
    <w:rsid w:val="00052E93"/>
    <w:rsid w:val="00071976"/>
    <w:rsid w:val="00097578"/>
    <w:rsid w:val="00097B2F"/>
    <w:rsid w:val="000A6868"/>
    <w:rsid w:val="000A68DF"/>
    <w:rsid w:val="000B55BE"/>
    <w:rsid w:val="000D6518"/>
    <w:rsid w:val="000F178E"/>
    <w:rsid w:val="001234CE"/>
    <w:rsid w:val="00154D80"/>
    <w:rsid w:val="00157C5D"/>
    <w:rsid w:val="0016112D"/>
    <w:rsid w:val="0016482D"/>
    <w:rsid w:val="00165093"/>
    <w:rsid w:val="00170049"/>
    <w:rsid w:val="00170BB8"/>
    <w:rsid w:val="00171760"/>
    <w:rsid w:val="00187CB2"/>
    <w:rsid w:val="00191592"/>
    <w:rsid w:val="001A60C5"/>
    <w:rsid w:val="001C0006"/>
    <w:rsid w:val="001C064D"/>
    <w:rsid w:val="001D15F1"/>
    <w:rsid w:val="001E0F65"/>
    <w:rsid w:val="001E7CD0"/>
    <w:rsid w:val="001E7D3F"/>
    <w:rsid w:val="001F32E6"/>
    <w:rsid w:val="00220C96"/>
    <w:rsid w:val="00221123"/>
    <w:rsid w:val="002324E9"/>
    <w:rsid w:val="00236184"/>
    <w:rsid w:val="00237EF4"/>
    <w:rsid w:val="002542AD"/>
    <w:rsid w:val="00255277"/>
    <w:rsid w:val="00256150"/>
    <w:rsid w:val="00267377"/>
    <w:rsid w:val="00270A58"/>
    <w:rsid w:val="00276066"/>
    <w:rsid w:val="002930F6"/>
    <w:rsid w:val="002A0489"/>
    <w:rsid w:val="002B0922"/>
    <w:rsid w:val="002B548C"/>
    <w:rsid w:val="002C09E4"/>
    <w:rsid w:val="002D52D6"/>
    <w:rsid w:val="002D6A06"/>
    <w:rsid w:val="002E5F4C"/>
    <w:rsid w:val="002F7A1D"/>
    <w:rsid w:val="003039D3"/>
    <w:rsid w:val="00306BB4"/>
    <w:rsid w:val="0031320D"/>
    <w:rsid w:val="00316ACE"/>
    <w:rsid w:val="00322F85"/>
    <w:rsid w:val="0032333B"/>
    <w:rsid w:val="00335783"/>
    <w:rsid w:val="00352A1A"/>
    <w:rsid w:val="00353A43"/>
    <w:rsid w:val="00360E65"/>
    <w:rsid w:val="00367C52"/>
    <w:rsid w:val="00372F91"/>
    <w:rsid w:val="00373786"/>
    <w:rsid w:val="00374115"/>
    <w:rsid w:val="00374FB6"/>
    <w:rsid w:val="00381BDF"/>
    <w:rsid w:val="003830F9"/>
    <w:rsid w:val="003B0B39"/>
    <w:rsid w:val="003B0CFA"/>
    <w:rsid w:val="003B7981"/>
    <w:rsid w:val="003C05A9"/>
    <w:rsid w:val="003C64DB"/>
    <w:rsid w:val="003C698F"/>
    <w:rsid w:val="003D46A3"/>
    <w:rsid w:val="003D6DA3"/>
    <w:rsid w:val="003E4F72"/>
    <w:rsid w:val="003E7CA5"/>
    <w:rsid w:val="0040382A"/>
    <w:rsid w:val="00403D19"/>
    <w:rsid w:val="004076B9"/>
    <w:rsid w:val="00410BEA"/>
    <w:rsid w:val="004171A8"/>
    <w:rsid w:val="00424D00"/>
    <w:rsid w:val="0043368E"/>
    <w:rsid w:val="00442678"/>
    <w:rsid w:val="00452A1A"/>
    <w:rsid w:val="0045611B"/>
    <w:rsid w:val="004672A2"/>
    <w:rsid w:val="0047567A"/>
    <w:rsid w:val="0047618F"/>
    <w:rsid w:val="004770F1"/>
    <w:rsid w:val="00477895"/>
    <w:rsid w:val="00480ABC"/>
    <w:rsid w:val="00496362"/>
    <w:rsid w:val="004972CD"/>
    <w:rsid w:val="004A0635"/>
    <w:rsid w:val="004A0640"/>
    <w:rsid w:val="004B25FD"/>
    <w:rsid w:val="004B76AD"/>
    <w:rsid w:val="004D1832"/>
    <w:rsid w:val="004D6E5E"/>
    <w:rsid w:val="004F222F"/>
    <w:rsid w:val="00502279"/>
    <w:rsid w:val="00502837"/>
    <w:rsid w:val="00517FD4"/>
    <w:rsid w:val="0053736F"/>
    <w:rsid w:val="0054383D"/>
    <w:rsid w:val="00547F1F"/>
    <w:rsid w:val="00557868"/>
    <w:rsid w:val="005642C1"/>
    <w:rsid w:val="00566CFA"/>
    <w:rsid w:val="00590E5E"/>
    <w:rsid w:val="00593C45"/>
    <w:rsid w:val="005A5E74"/>
    <w:rsid w:val="005A7400"/>
    <w:rsid w:val="005B1142"/>
    <w:rsid w:val="005C71F6"/>
    <w:rsid w:val="005E321B"/>
    <w:rsid w:val="005E5BCC"/>
    <w:rsid w:val="005E76FE"/>
    <w:rsid w:val="005F0213"/>
    <w:rsid w:val="005F6861"/>
    <w:rsid w:val="00605973"/>
    <w:rsid w:val="006276E0"/>
    <w:rsid w:val="00630E7D"/>
    <w:rsid w:val="00642F02"/>
    <w:rsid w:val="0065633B"/>
    <w:rsid w:val="00663107"/>
    <w:rsid w:val="00674371"/>
    <w:rsid w:val="00675B58"/>
    <w:rsid w:val="00677585"/>
    <w:rsid w:val="00684C13"/>
    <w:rsid w:val="00691395"/>
    <w:rsid w:val="006954CD"/>
    <w:rsid w:val="006977A8"/>
    <w:rsid w:val="006A22B1"/>
    <w:rsid w:val="006A2706"/>
    <w:rsid w:val="006D36E4"/>
    <w:rsid w:val="006D4CCA"/>
    <w:rsid w:val="006E0C90"/>
    <w:rsid w:val="00707FBB"/>
    <w:rsid w:val="00714634"/>
    <w:rsid w:val="00724581"/>
    <w:rsid w:val="00725E9D"/>
    <w:rsid w:val="00731CAB"/>
    <w:rsid w:val="007537AA"/>
    <w:rsid w:val="00770BFA"/>
    <w:rsid w:val="00776ED1"/>
    <w:rsid w:val="007A4EF4"/>
    <w:rsid w:val="007B3DFF"/>
    <w:rsid w:val="007B5693"/>
    <w:rsid w:val="007C1D8A"/>
    <w:rsid w:val="007C3F59"/>
    <w:rsid w:val="007C6481"/>
    <w:rsid w:val="007C7B35"/>
    <w:rsid w:val="007D0156"/>
    <w:rsid w:val="007D03E2"/>
    <w:rsid w:val="007D4276"/>
    <w:rsid w:val="007E222E"/>
    <w:rsid w:val="007E4CC0"/>
    <w:rsid w:val="007F233E"/>
    <w:rsid w:val="00806CD6"/>
    <w:rsid w:val="00812BA7"/>
    <w:rsid w:val="00841B4E"/>
    <w:rsid w:val="008468D0"/>
    <w:rsid w:val="008504A2"/>
    <w:rsid w:val="00851546"/>
    <w:rsid w:val="00855379"/>
    <w:rsid w:val="00855D28"/>
    <w:rsid w:val="00862DBF"/>
    <w:rsid w:val="00867D3D"/>
    <w:rsid w:val="008705DF"/>
    <w:rsid w:val="00870DA1"/>
    <w:rsid w:val="00876E01"/>
    <w:rsid w:val="00886665"/>
    <w:rsid w:val="008A3077"/>
    <w:rsid w:val="008A6AB8"/>
    <w:rsid w:val="008A6FFE"/>
    <w:rsid w:val="008B24D6"/>
    <w:rsid w:val="008B4867"/>
    <w:rsid w:val="008B5E76"/>
    <w:rsid w:val="008E3D05"/>
    <w:rsid w:val="008E775A"/>
    <w:rsid w:val="009012C0"/>
    <w:rsid w:val="009019FA"/>
    <w:rsid w:val="00907EB4"/>
    <w:rsid w:val="009227AE"/>
    <w:rsid w:val="0092547E"/>
    <w:rsid w:val="00935297"/>
    <w:rsid w:val="00935475"/>
    <w:rsid w:val="00953864"/>
    <w:rsid w:val="00964BAE"/>
    <w:rsid w:val="009655BA"/>
    <w:rsid w:val="0097723E"/>
    <w:rsid w:val="00977E5F"/>
    <w:rsid w:val="00981B33"/>
    <w:rsid w:val="00982313"/>
    <w:rsid w:val="00990687"/>
    <w:rsid w:val="009A58E8"/>
    <w:rsid w:val="009B63F3"/>
    <w:rsid w:val="009B7B67"/>
    <w:rsid w:val="009D059A"/>
    <w:rsid w:val="009D2688"/>
    <w:rsid w:val="009E24AA"/>
    <w:rsid w:val="009E3490"/>
    <w:rsid w:val="009F25F0"/>
    <w:rsid w:val="00A05197"/>
    <w:rsid w:val="00A05CAE"/>
    <w:rsid w:val="00A106EA"/>
    <w:rsid w:val="00A1547D"/>
    <w:rsid w:val="00A2351A"/>
    <w:rsid w:val="00A3040A"/>
    <w:rsid w:val="00A31707"/>
    <w:rsid w:val="00A35E26"/>
    <w:rsid w:val="00A417EE"/>
    <w:rsid w:val="00A63ED0"/>
    <w:rsid w:val="00A643AC"/>
    <w:rsid w:val="00A704B3"/>
    <w:rsid w:val="00A70FDF"/>
    <w:rsid w:val="00A76B45"/>
    <w:rsid w:val="00A818C2"/>
    <w:rsid w:val="00AB00C1"/>
    <w:rsid w:val="00AC3A1B"/>
    <w:rsid w:val="00AC6F64"/>
    <w:rsid w:val="00AD1782"/>
    <w:rsid w:val="00AD17DE"/>
    <w:rsid w:val="00AD2D02"/>
    <w:rsid w:val="00AE0058"/>
    <w:rsid w:val="00AE561E"/>
    <w:rsid w:val="00AF4A41"/>
    <w:rsid w:val="00AF794B"/>
    <w:rsid w:val="00B00A51"/>
    <w:rsid w:val="00B01DFB"/>
    <w:rsid w:val="00B0404C"/>
    <w:rsid w:val="00B06A0A"/>
    <w:rsid w:val="00B16530"/>
    <w:rsid w:val="00B2399B"/>
    <w:rsid w:val="00B2625A"/>
    <w:rsid w:val="00B3492D"/>
    <w:rsid w:val="00B41574"/>
    <w:rsid w:val="00B5373F"/>
    <w:rsid w:val="00B77DC8"/>
    <w:rsid w:val="00B84048"/>
    <w:rsid w:val="00BB4158"/>
    <w:rsid w:val="00BC0E4F"/>
    <w:rsid w:val="00BD3E37"/>
    <w:rsid w:val="00BD75F3"/>
    <w:rsid w:val="00BE6A59"/>
    <w:rsid w:val="00BF0631"/>
    <w:rsid w:val="00BF2B83"/>
    <w:rsid w:val="00C00604"/>
    <w:rsid w:val="00C009A7"/>
    <w:rsid w:val="00C01B7B"/>
    <w:rsid w:val="00C02A1C"/>
    <w:rsid w:val="00C0485D"/>
    <w:rsid w:val="00C05420"/>
    <w:rsid w:val="00C05A6A"/>
    <w:rsid w:val="00C150BE"/>
    <w:rsid w:val="00C17082"/>
    <w:rsid w:val="00C2122D"/>
    <w:rsid w:val="00C25376"/>
    <w:rsid w:val="00C35D19"/>
    <w:rsid w:val="00C41931"/>
    <w:rsid w:val="00C45282"/>
    <w:rsid w:val="00C56F18"/>
    <w:rsid w:val="00C62D74"/>
    <w:rsid w:val="00C71B13"/>
    <w:rsid w:val="00C759DB"/>
    <w:rsid w:val="00C76902"/>
    <w:rsid w:val="00CA0373"/>
    <w:rsid w:val="00CA3F39"/>
    <w:rsid w:val="00CB48C7"/>
    <w:rsid w:val="00CB6A08"/>
    <w:rsid w:val="00CC1787"/>
    <w:rsid w:val="00CC1ACA"/>
    <w:rsid w:val="00CC5364"/>
    <w:rsid w:val="00CC6663"/>
    <w:rsid w:val="00CC68EF"/>
    <w:rsid w:val="00CD306F"/>
    <w:rsid w:val="00CE07BA"/>
    <w:rsid w:val="00D15AE4"/>
    <w:rsid w:val="00D166A6"/>
    <w:rsid w:val="00D26BAC"/>
    <w:rsid w:val="00D2778C"/>
    <w:rsid w:val="00D338B4"/>
    <w:rsid w:val="00D47705"/>
    <w:rsid w:val="00D67137"/>
    <w:rsid w:val="00D7347F"/>
    <w:rsid w:val="00D77D78"/>
    <w:rsid w:val="00D97099"/>
    <w:rsid w:val="00DA25A0"/>
    <w:rsid w:val="00DF1111"/>
    <w:rsid w:val="00DF167B"/>
    <w:rsid w:val="00DF4E7E"/>
    <w:rsid w:val="00E02051"/>
    <w:rsid w:val="00E05B5D"/>
    <w:rsid w:val="00E11032"/>
    <w:rsid w:val="00E34572"/>
    <w:rsid w:val="00E37C4A"/>
    <w:rsid w:val="00E45511"/>
    <w:rsid w:val="00E50483"/>
    <w:rsid w:val="00E51DCE"/>
    <w:rsid w:val="00E5432E"/>
    <w:rsid w:val="00E549A3"/>
    <w:rsid w:val="00E63927"/>
    <w:rsid w:val="00E64A3E"/>
    <w:rsid w:val="00E75D13"/>
    <w:rsid w:val="00E87D1F"/>
    <w:rsid w:val="00E90E58"/>
    <w:rsid w:val="00E92088"/>
    <w:rsid w:val="00EA50F3"/>
    <w:rsid w:val="00EB7ED7"/>
    <w:rsid w:val="00EC04BB"/>
    <w:rsid w:val="00EC3541"/>
    <w:rsid w:val="00EC39FC"/>
    <w:rsid w:val="00EE409D"/>
    <w:rsid w:val="00F02D2E"/>
    <w:rsid w:val="00F06A89"/>
    <w:rsid w:val="00F14E69"/>
    <w:rsid w:val="00F155E0"/>
    <w:rsid w:val="00F17B8C"/>
    <w:rsid w:val="00F20553"/>
    <w:rsid w:val="00F23594"/>
    <w:rsid w:val="00F25ACF"/>
    <w:rsid w:val="00F2797B"/>
    <w:rsid w:val="00F30E53"/>
    <w:rsid w:val="00F320AB"/>
    <w:rsid w:val="00F43AC1"/>
    <w:rsid w:val="00F456AC"/>
    <w:rsid w:val="00F54340"/>
    <w:rsid w:val="00F55A26"/>
    <w:rsid w:val="00F64F00"/>
    <w:rsid w:val="00F7512A"/>
    <w:rsid w:val="00F846EF"/>
    <w:rsid w:val="00F86278"/>
    <w:rsid w:val="00F93887"/>
    <w:rsid w:val="00FA1EA0"/>
    <w:rsid w:val="00FB6BC1"/>
    <w:rsid w:val="00FB76F6"/>
    <w:rsid w:val="00FC7342"/>
    <w:rsid w:val="00FE03BC"/>
    <w:rsid w:val="00FE318B"/>
    <w:rsid w:val="00FF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D722FF5"/>
  <w15:docId w15:val="{3F5371B9-12A5-4AA9-97C8-9C06E3602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54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1F32E6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1F32E6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1F32E6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1F32E6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1F32E6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1F32E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1F32E6"/>
    <w:pPr>
      <w:outlineLvl w:val="6"/>
    </w:pPr>
  </w:style>
  <w:style w:type="paragraph" w:styleId="Heading8">
    <w:name w:val="heading 8"/>
    <w:basedOn w:val="Heading6"/>
    <w:next w:val="Normal"/>
    <w:qFormat/>
    <w:rsid w:val="001F32E6"/>
    <w:pPr>
      <w:outlineLvl w:val="7"/>
    </w:pPr>
  </w:style>
  <w:style w:type="paragraph" w:styleId="Heading9">
    <w:name w:val="heading 9"/>
    <w:basedOn w:val="Heading6"/>
    <w:next w:val="Normal"/>
    <w:qFormat/>
    <w:rsid w:val="001F32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1F32E6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1F32E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1F32E6"/>
  </w:style>
  <w:style w:type="paragraph" w:customStyle="1" w:styleId="AppendixNotitle">
    <w:name w:val="Appendix_No &amp; title"/>
    <w:basedOn w:val="AnnexNotitle"/>
    <w:next w:val="Normal"/>
    <w:rsid w:val="001F32E6"/>
  </w:style>
  <w:style w:type="character" w:customStyle="1" w:styleId="Artdef">
    <w:name w:val="Art_def"/>
    <w:basedOn w:val="DefaultParagraphFont"/>
    <w:rsid w:val="001F32E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1F32E6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1F32E6"/>
  </w:style>
  <w:style w:type="paragraph" w:customStyle="1" w:styleId="Arttitle">
    <w:name w:val="Art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1F32E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1F32E6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1F32E6"/>
    <w:rPr>
      <w:vertAlign w:val="superscript"/>
    </w:rPr>
  </w:style>
  <w:style w:type="paragraph" w:customStyle="1" w:styleId="enumlev1">
    <w:name w:val="enumlev1"/>
    <w:basedOn w:val="Normal"/>
    <w:rsid w:val="001F32E6"/>
    <w:pPr>
      <w:spacing w:before="80"/>
      <w:ind w:left="794" w:hanging="794"/>
    </w:pPr>
  </w:style>
  <w:style w:type="paragraph" w:customStyle="1" w:styleId="enumlev2">
    <w:name w:val="enumlev2"/>
    <w:basedOn w:val="enumlev1"/>
    <w:rsid w:val="001F32E6"/>
    <w:pPr>
      <w:ind w:left="1191" w:hanging="397"/>
    </w:pPr>
  </w:style>
  <w:style w:type="paragraph" w:customStyle="1" w:styleId="enumlev3">
    <w:name w:val="enumlev3"/>
    <w:basedOn w:val="enumlev2"/>
    <w:rsid w:val="001F32E6"/>
    <w:pPr>
      <w:ind w:left="1588"/>
    </w:pPr>
  </w:style>
  <w:style w:type="paragraph" w:customStyle="1" w:styleId="Equation">
    <w:name w:val="Equation"/>
    <w:basedOn w:val="Normal"/>
    <w:rsid w:val="001F32E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1F32E6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1F32E6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1F32E6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1F32E6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1F32E6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1F32E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1F32E6"/>
    <w:pPr>
      <w:keepLines/>
      <w:spacing w:before="240" w:after="120"/>
      <w:jc w:val="center"/>
    </w:pPr>
  </w:style>
  <w:style w:type="paragraph" w:styleId="Footer">
    <w:name w:val="footer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</w:pPr>
    <w:rPr>
      <w:noProof/>
      <w:sz w:val="16"/>
    </w:rPr>
  </w:style>
  <w:style w:type="paragraph" w:customStyle="1" w:styleId="FirstFooter">
    <w:name w:val="FirstFooter"/>
    <w:basedOn w:val="Footer"/>
    <w:rsid w:val="001F32E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/>
      <w:noProof w:val="0"/>
    </w:rPr>
  </w:style>
  <w:style w:type="paragraph" w:customStyle="1" w:styleId="FooterQP">
    <w:name w:val="Footer_QP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1F32E6"/>
    <w:rPr>
      <w:position w:val="6"/>
      <w:sz w:val="18"/>
    </w:rPr>
  </w:style>
  <w:style w:type="paragraph" w:customStyle="1" w:styleId="Note">
    <w:name w:val="Note"/>
    <w:basedOn w:val="Normal"/>
    <w:rsid w:val="001F32E6"/>
    <w:pPr>
      <w:spacing w:before="80"/>
    </w:pPr>
  </w:style>
  <w:style w:type="paragraph" w:styleId="FootnoteText">
    <w:name w:val="footnote text"/>
    <w:basedOn w:val="Note"/>
    <w:semiHidden/>
    <w:rsid w:val="001F32E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1F32E6"/>
    <w:rPr>
      <w:b w:val="0"/>
    </w:rPr>
  </w:style>
  <w:style w:type="paragraph" w:styleId="Header">
    <w:name w:val="header"/>
    <w:basedOn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1F32E6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1F32E6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1F32E6"/>
  </w:style>
  <w:style w:type="paragraph" w:styleId="Index2">
    <w:name w:val="index 2"/>
    <w:basedOn w:val="Normal"/>
    <w:next w:val="Normal"/>
    <w:semiHidden/>
    <w:rsid w:val="001F32E6"/>
    <w:pPr>
      <w:ind w:left="283"/>
    </w:pPr>
  </w:style>
  <w:style w:type="paragraph" w:styleId="Index3">
    <w:name w:val="index 3"/>
    <w:basedOn w:val="Normal"/>
    <w:next w:val="Normal"/>
    <w:semiHidden/>
    <w:rsid w:val="001F32E6"/>
    <w:pPr>
      <w:ind w:left="566"/>
    </w:pPr>
  </w:style>
  <w:style w:type="paragraph" w:customStyle="1" w:styleId="Normalaftertitle">
    <w:name w:val="Normal_after_title"/>
    <w:basedOn w:val="Normal"/>
    <w:next w:val="Normal"/>
    <w:rsid w:val="001F32E6"/>
    <w:pPr>
      <w:spacing w:before="360"/>
    </w:pPr>
  </w:style>
  <w:style w:type="character" w:styleId="PageNumber">
    <w:name w:val="page number"/>
    <w:basedOn w:val="DefaultParagraphFont"/>
    <w:rsid w:val="001F32E6"/>
  </w:style>
  <w:style w:type="paragraph" w:customStyle="1" w:styleId="PartNo">
    <w:name w:val="Part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1F32E6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1F32E6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1F32E6"/>
  </w:style>
  <w:style w:type="paragraph" w:customStyle="1" w:styleId="RecNo">
    <w:name w:val="Rec_No"/>
    <w:basedOn w:val="Normal"/>
    <w:next w:val="Normal"/>
    <w:rsid w:val="001F32E6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1F32E6"/>
  </w:style>
  <w:style w:type="paragraph" w:customStyle="1" w:styleId="RecNoBR">
    <w:name w:val="Rec_No_BR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1F32E6"/>
  </w:style>
  <w:style w:type="paragraph" w:customStyle="1" w:styleId="Recref">
    <w:name w:val="Rec_ref"/>
    <w:basedOn w:val="Normal"/>
    <w:next w:val="Recdat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1F32E6"/>
  </w:style>
  <w:style w:type="paragraph" w:customStyle="1" w:styleId="Rectitle">
    <w:name w:val="Rec_title"/>
    <w:basedOn w:val="Normal"/>
    <w:next w:val="Normalaftertitle"/>
    <w:rsid w:val="001F32E6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1F32E6"/>
  </w:style>
  <w:style w:type="character" w:customStyle="1" w:styleId="Recdef">
    <w:name w:val="Rec_def"/>
    <w:basedOn w:val="DefaultParagraphFont"/>
    <w:rsid w:val="001F32E6"/>
    <w:rPr>
      <w:b/>
    </w:rPr>
  </w:style>
  <w:style w:type="paragraph" w:customStyle="1" w:styleId="Reftext">
    <w:name w:val="Ref_text"/>
    <w:basedOn w:val="Normal"/>
    <w:rsid w:val="001F32E6"/>
    <w:pPr>
      <w:ind w:left="794" w:hanging="794"/>
    </w:pPr>
  </w:style>
  <w:style w:type="paragraph" w:customStyle="1" w:styleId="Reftitle">
    <w:name w:val="Ref_title"/>
    <w:basedOn w:val="Normal"/>
    <w:next w:val="Reftext"/>
    <w:rsid w:val="001F32E6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1F32E6"/>
  </w:style>
  <w:style w:type="paragraph" w:customStyle="1" w:styleId="RepNo">
    <w:name w:val="Rep_No"/>
    <w:basedOn w:val="RecNo"/>
    <w:next w:val="Normal"/>
    <w:rsid w:val="001F32E6"/>
  </w:style>
  <w:style w:type="paragraph" w:customStyle="1" w:styleId="RepNoBR">
    <w:name w:val="Rep_No_BR"/>
    <w:basedOn w:val="RecNoBR"/>
    <w:next w:val="Normal"/>
    <w:rsid w:val="001F32E6"/>
  </w:style>
  <w:style w:type="paragraph" w:customStyle="1" w:styleId="Repref">
    <w:name w:val="Rep_ref"/>
    <w:basedOn w:val="Recref"/>
    <w:next w:val="Repdate"/>
    <w:rsid w:val="001F32E6"/>
  </w:style>
  <w:style w:type="paragraph" w:customStyle="1" w:styleId="Reptitle">
    <w:name w:val="Rep_title"/>
    <w:basedOn w:val="Rectitle"/>
    <w:next w:val="Repref"/>
    <w:rsid w:val="001F32E6"/>
  </w:style>
  <w:style w:type="paragraph" w:customStyle="1" w:styleId="Resdate">
    <w:name w:val="Res_date"/>
    <w:basedOn w:val="Recdate"/>
    <w:next w:val="Normalaftertitle"/>
    <w:rsid w:val="001F32E6"/>
  </w:style>
  <w:style w:type="character" w:customStyle="1" w:styleId="Resdef">
    <w:name w:val="Res_def"/>
    <w:basedOn w:val="DefaultParagraphFont"/>
    <w:rsid w:val="001F32E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1F32E6"/>
  </w:style>
  <w:style w:type="paragraph" w:customStyle="1" w:styleId="ResNoBR">
    <w:name w:val="Res_No_BR"/>
    <w:basedOn w:val="RecNoBR"/>
    <w:next w:val="Normal"/>
    <w:rsid w:val="001F32E6"/>
  </w:style>
  <w:style w:type="paragraph" w:customStyle="1" w:styleId="Resref">
    <w:name w:val="Res_ref"/>
    <w:basedOn w:val="Recref"/>
    <w:next w:val="Resdate"/>
    <w:rsid w:val="001F32E6"/>
  </w:style>
  <w:style w:type="paragraph" w:customStyle="1" w:styleId="Restitle">
    <w:name w:val="Res_title"/>
    <w:basedOn w:val="Rectitle"/>
    <w:next w:val="Resref"/>
    <w:rsid w:val="001F32E6"/>
  </w:style>
  <w:style w:type="paragraph" w:customStyle="1" w:styleId="Section1">
    <w:name w:val="Section_1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1F32E6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1F32E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1F32E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/>
      <w:noProof w:val="0"/>
    </w:rPr>
  </w:style>
  <w:style w:type="character" w:customStyle="1" w:styleId="Tablefreq">
    <w:name w:val="Table_freq"/>
    <w:basedOn w:val="DefaultParagraphFont"/>
    <w:rsid w:val="001F32E6"/>
    <w:rPr>
      <w:b/>
      <w:color w:val="auto"/>
    </w:rPr>
  </w:style>
  <w:style w:type="paragraph" w:customStyle="1" w:styleId="Tablehead">
    <w:name w:val="Table_head"/>
    <w:basedOn w:val="Normal"/>
    <w:next w:val="Normal"/>
    <w:rsid w:val="001F32E6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1F32E6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1F32E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1F32E6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1F32E6"/>
  </w:style>
  <w:style w:type="paragraph" w:customStyle="1" w:styleId="Title3">
    <w:name w:val="Title 3"/>
    <w:basedOn w:val="Title2"/>
    <w:next w:val="Normal"/>
    <w:rsid w:val="001F32E6"/>
    <w:rPr>
      <w:caps w:val="0"/>
    </w:rPr>
  </w:style>
  <w:style w:type="paragraph" w:customStyle="1" w:styleId="Title4">
    <w:name w:val="Title 4"/>
    <w:basedOn w:val="Title3"/>
    <w:next w:val="Heading1"/>
    <w:rsid w:val="001F32E6"/>
    <w:rPr>
      <w:b/>
    </w:rPr>
  </w:style>
  <w:style w:type="paragraph" w:customStyle="1" w:styleId="toc0">
    <w:name w:val="toc 0"/>
    <w:basedOn w:val="Normal"/>
    <w:next w:val="TOC1"/>
    <w:rsid w:val="001F32E6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1F32E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1F32E6"/>
    <w:pPr>
      <w:spacing w:before="80"/>
      <w:ind w:left="1531" w:hanging="851"/>
    </w:pPr>
  </w:style>
  <w:style w:type="paragraph" w:styleId="TOC3">
    <w:name w:val="toc 3"/>
    <w:basedOn w:val="TOC2"/>
    <w:semiHidden/>
    <w:rsid w:val="001F32E6"/>
  </w:style>
  <w:style w:type="paragraph" w:styleId="TOC4">
    <w:name w:val="toc 4"/>
    <w:basedOn w:val="TOC3"/>
    <w:semiHidden/>
    <w:rsid w:val="001F32E6"/>
  </w:style>
  <w:style w:type="paragraph" w:styleId="TOC5">
    <w:name w:val="toc 5"/>
    <w:basedOn w:val="TOC4"/>
    <w:semiHidden/>
    <w:rsid w:val="001F32E6"/>
  </w:style>
  <w:style w:type="paragraph" w:styleId="TOC6">
    <w:name w:val="toc 6"/>
    <w:basedOn w:val="TOC4"/>
    <w:semiHidden/>
    <w:rsid w:val="001F32E6"/>
  </w:style>
  <w:style w:type="paragraph" w:styleId="TOC7">
    <w:name w:val="toc 7"/>
    <w:basedOn w:val="TOC4"/>
    <w:semiHidden/>
    <w:rsid w:val="001F32E6"/>
  </w:style>
  <w:style w:type="paragraph" w:styleId="TOC8">
    <w:name w:val="toc 8"/>
    <w:basedOn w:val="TOC4"/>
    <w:semiHidden/>
    <w:rsid w:val="001F32E6"/>
  </w:style>
  <w:style w:type="character" w:styleId="Hyperlink">
    <w:name w:val="Hyperlink"/>
    <w:basedOn w:val="DefaultParagraphFont"/>
    <w:uiPriority w:val="99"/>
    <w:rsid w:val="00097578"/>
    <w:rPr>
      <w:color w:val="0000FF"/>
      <w:u w:val="single"/>
    </w:rPr>
  </w:style>
  <w:style w:type="paragraph" w:styleId="BodyText">
    <w:name w:val="Body Text"/>
    <w:basedOn w:val="Normal"/>
    <w:rsid w:val="004B25FD"/>
    <w:pPr>
      <w:spacing w:after="120"/>
    </w:pPr>
  </w:style>
  <w:style w:type="paragraph" w:styleId="BodyTextFirstIndent">
    <w:name w:val="Body Text First Indent"/>
    <w:basedOn w:val="BodyText"/>
    <w:rsid w:val="004B25F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60" w:line="260" w:lineRule="atLeast"/>
      <w:ind w:firstLine="210"/>
      <w:textAlignment w:val="auto"/>
    </w:pPr>
    <w:rPr>
      <w:rFonts w:ascii="Arial" w:hAnsi="Arial"/>
      <w:sz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E318B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semiHidden/>
    <w:unhideWhenUsed/>
    <w:rsid w:val="00FE318B"/>
    <w:rPr>
      <w:sz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FE318B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318B"/>
    <w:rPr>
      <w:b/>
      <w:bCs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FE318B"/>
    <w:rPr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318B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318B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07F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FBB"/>
    <w:rPr>
      <w:sz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31320D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B092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onsolas" w:eastAsia="Calibri" w:hAnsi="Consolas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B0922"/>
    <w:rPr>
      <w:rFonts w:ascii="Consolas" w:eastAsia="Calibri" w:hAnsi="Consolas" w:cs="Times New Roman"/>
      <w:sz w:val="21"/>
      <w:szCs w:val="21"/>
    </w:rPr>
  </w:style>
  <w:style w:type="table" w:styleId="TableGrid">
    <w:name w:val="Table Grid"/>
    <w:basedOn w:val="TableNormal"/>
    <w:uiPriority w:val="39"/>
    <w:rsid w:val="005642C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TextChar">
    <w:name w:val="Comment Text Char"/>
    <w:basedOn w:val="DefaultParagraphFont"/>
    <w:semiHidden/>
    <w:locked/>
    <w:rsid w:val="00480ABC"/>
    <w:rPr>
      <w:rFonts w:ascii="Calibri" w:hAnsi="Calibri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76B4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20"/>
      <w:contextualSpacing/>
      <w:textAlignment w:val="auto"/>
    </w:pPr>
    <w:rPr>
      <w:szCs w:val="24"/>
      <w:lang w:val="en-US"/>
    </w:rPr>
  </w:style>
  <w:style w:type="paragraph" w:customStyle="1" w:styleId="Default">
    <w:name w:val="Default"/>
    <w:basedOn w:val="Normal"/>
    <w:uiPriority w:val="99"/>
    <w:rsid w:val="003B0CF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eastAsia="Calibri"/>
      <w:color w:val="000000"/>
      <w:szCs w:val="24"/>
      <w:lang w:val="en-US"/>
    </w:rPr>
  </w:style>
  <w:style w:type="character" w:customStyle="1" w:styleId="apple-tab-span">
    <w:name w:val="apple-tab-span"/>
    <w:basedOn w:val="DefaultParagraphFont"/>
    <w:rsid w:val="00BF2B83"/>
  </w:style>
  <w:style w:type="character" w:styleId="UnresolvedMention">
    <w:name w:val="Unresolved Mention"/>
    <w:basedOn w:val="DefaultParagraphFont"/>
    <w:uiPriority w:val="99"/>
    <w:semiHidden/>
    <w:unhideWhenUsed/>
    <w:rsid w:val="00964BAE"/>
    <w:rPr>
      <w:color w:val="808080"/>
      <w:shd w:val="clear" w:color="auto" w:fill="E6E6E6"/>
    </w:rPr>
  </w:style>
  <w:style w:type="paragraph" w:customStyle="1" w:styleId="TableText0">
    <w:name w:val="TableText"/>
    <w:basedOn w:val="Normal"/>
    <w:rsid w:val="00D2778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Arial" w:eastAsia="SimSun" w:hAnsi="Arial"/>
      <w:sz w:val="20"/>
      <w:lang w:val="en-US"/>
    </w:rPr>
  </w:style>
  <w:style w:type="paragraph" w:styleId="NormalWeb">
    <w:name w:val="Normal (Web)"/>
    <w:basedOn w:val="Normal"/>
    <w:uiPriority w:val="99"/>
    <w:unhideWhenUsed/>
    <w:rsid w:val="0040382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40382A"/>
    <w:rPr>
      <w:b/>
      <w:bCs/>
    </w:rPr>
  </w:style>
  <w:style w:type="character" w:customStyle="1" w:styleId="pluginpagetreechildrenspan">
    <w:name w:val="plugin_pagetree_children_span"/>
    <w:basedOn w:val="DefaultParagraphFont"/>
    <w:rsid w:val="00CC1ACA"/>
  </w:style>
  <w:style w:type="character" w:styleId="Emphasis">
    <w:name w:val="Emphasis"/>
    <w:basedOn w:val="DefaultParagraphFont"/>
    <w:uiPriority w:val="20"/>
    <w:qFormat/>
    <w:rsid w:val="00E11032"/>
    <w:rPr>
      <w:i/>
      <w:iCs/>
    </w:rPr>
  </w:style>
  <w:style w:type="paragraph" w:customStyle="1" w:styleId="CRCoverPage">
    <w:name w:val="CR Cover Page"/>
    <w:rsid w:val="006954CD"/>
    <w:pPr>
      <w:spacing w:after="120"/>
    </w:pPr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9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34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92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4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66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11722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634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703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090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553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41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191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48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646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799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4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7127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54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837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062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471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067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422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62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9302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504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4856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9420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7010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113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8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5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0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150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46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13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29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8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4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53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103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897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8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6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37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2425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0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19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59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99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718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03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13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9526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46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350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67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07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3460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4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53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81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379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930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9986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809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9133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531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179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9998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2852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4746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68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87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78459">
                      <w:marLeft w:val="7368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91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42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157546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2702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7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0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5991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8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796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231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0710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174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2684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8929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9848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4469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8311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0465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3807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0071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5652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5262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28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9749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242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1883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43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2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96584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667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336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887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91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977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1163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265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1429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4739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96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1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31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759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8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470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015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60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6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35069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63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72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65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56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277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367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913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8333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0118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0312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8307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0247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7049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79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50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Word_Document.docx"/><Relationship Id="rId18" Type="http://schemas.openxmlformats.org/officeDocument/2006/relationships/hyperlink" Target="mailto:Anthony.Brand@etsi.org" TargetMode="External"/><Relationship Id="rId26" Type="http://schemas.openxmlformats.org/officeDocument/2006/relationships/hyperlink" Target="mailto:feifei.lou@ngmn.org" TargetMode="External"/><Relationship Id="rId39" Type="http://schemas.openxmlformats.org/officeDocument/2006/relationships/hyperlink" Target="mailto:tte@cs.fau.de" TargetMode="External"/><Relationship Id="rId3" Type="http://schemas.openxmlformats.org/officeDocument/2006/relationships/styles" Target="styles.xml"/><Relationship Id="rId21" Type="http://schemas.openxmlformats.org/officeDocument/2006/relationships/hyperlink" Target="mailto:hliu@gsma.com" TargetMode="External"/><Relationship Id="rId34" Type="http://schemas.openxmlformats.org/officeDocument/2006/relationships/hyperlink" Target="mailto:wjli@bupt.edu.cn" TargetMode="External"/><Relationship Id="rId42" Type="http://schemas.openxmlformats.org/officeDocument/2006/relationships/hyperlink" Target="mailto:aboasman@tmforum.org" TargetMode="External"/><Relationship Id="rId47" Type="http://schemas.openxmlformats.org/officeDocument/2006/relationships/hyperlink" Target="mailto:dmilham@tmforum.org" TargetMode="External"/><Relationship Id="rId50" Type="http://schemas.openxmlformats.org/officeDocument/2006/relationships/hyperlink" Target="https://projects.tmforum.org/wiki/display/ASC/2021-08-16+M-SDO+AN+Formal+Liaison+Meeting+notes+%239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yperlink" Target="https://projects.tmforum.org/wiki/display/ASC/Formal+SDO+Liaison+Contacts+List?src=contextnavpagetreemode" TargetMode="External"/><Relationship Id="rId25" Type="http://schemas.openxmlformats.org/officeDocument/2006/relationships/hyperlink" Target="mailto:klaus.moschner@ngmn.org" TargetMode="External"/><Relationship Id="rId33" Type="http://schemas.openxmlformats.org/officeDocument/2006/relationships/hyperlink" Target="mailto:lmmeng@bupt.edu.cn" TargetMode="External"/><Relationship Id="rId38" Type="http://schemas.openxmlformats.org/officeDocument/2006/relationships/hyperlink" Target="mailto:ran4chap@yahoo.com" TargetMode="External"/><Relationship Id="rId46" Type="http://schemas.openxmlformats.org/officeDocument/2006/relationships/hyperlink" Target="mailto:luigi.licciardi@huawei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projects.tmforum.org/wiki/display/ASC/Multi-SDO+AN+Meeting+Schedules" TargetMode="External"/><Relationship Id="rId20" Type="http://schemas.openxmlformats.org/officeDocument/2006/relationships/hyperlink" Target="mailto:HCalvert@gsma.com" TargetMode="External"/><Relationship Id="rId29" Type="http://schemas.openxmlformats.org/officeDocument/2006/relationships/hyperlink" Target="mailto:zoulan@huawei.com" TargetMode="External"/><Relationship Id="rId41" Type="http://schemas.openxmlformats.org/officeDocument/2006/relationships/hyperlink" Target="mailto:tsbfgan@itu.int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rojects.tmforum.org/wiki/display/ASC/2021-08-16+M-SDO+AN+Formal+Liaison+Meeting+notes+%239" TargetMode="External"/><Relationship Id="rId24" Type="http://schemas.openxmlformats.org/officeDocument/2006/relationships/hyperlink" Target="mailto:magnus.buhrgard@ericsson.com" TargetMode="External"/><Relationship Id="rId32" Type="http://schemas.openxmlformats.org/officeDocument/2006/relationships/hyperlink" Target="mailto:zhaosz@ccsa.org.cn" TargetMode="External"/><Relationship Id="rId37" Type="http://schemas.openxmlformats.org/officeDocument/2006/relationships/hyperlink" Target="mailto:m.borst@ieee.org" TargetMode="External"/><Relationship Id="rId40" Type="http://schemas.openxmlformats.org/officeDocument/2006/relationships/hyperlink" Target="mailto:leon.wong@rakuten.com" TargetMode="External"/><Relationship Id="rId45" Type="http://schemas.openxmlformats.org/officeDocument/2006/relationships/hyperlink" Target="mailto:Yuval.Stein@teoco.com" TargetMode="External"/><Relationship Id="rId53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hyperlink" Target="https://projects.tmforum.org/wiki/pages/viewpage.action?pageId=162962481" TargetMode="External"/><Relationship Id="rId23" Type="http://schemas.openxmlformats.org/officeDocument/2006/relationships/hyperlink" Target="mailto:Zarri@gsma.com" TargetMode="External"/><Relationship Id="rId28" Type="http://schemas.openxmlformats.org/officeDocument/2006/relationships/hyperlink" Target="mailto:thomas.tovinger@ericsson.com" TargetMode="External"/><Relationship Id="rId36" Type="http://schemas.openxmlformats.org/officeDocument/2006/relationships/hyperlink" Target="mailto:liuyang@ccsa.org.cn" TargetMode="External"/><Relationship Id="rId49" Type="http://schemas.openxmlformats.org/officeDocument/2006/relationships/hyperlink" Target="mailto:denglingli@chinamobile.com" TargetMode="External"/><Relationship Id="rId10" Type="http://schemas.openxmlformats.org/officeDocument/2006/relationships/hyperlink" Target="https://projects.tmforum.org/wiki/display/ASC/AN-SDO+Collaboration+Home?src=sidebar" TargetMode="External"/><Relationship Id="rId19" Type="http://schemas.openxmlformats.org/officeDocument/2006/relationships/hyperlink" Target="mailto:ISGsupport@etsi.org" TargetMode="External"/><Relationship Id="rId31" Type="http://schemas.openxmlformats.org/officeDocument/2006/relationships/hyperlink" Target="mailto:Mirko.Cano@etsi.org" TargetMode="External"/><Relationship Id="rId44" Type="http://schemas.openxmlformats.org/officeDocument/2006/relationships/hyperlink" Target="mailto:kevin.mcdonnell@huawei.com" TargetMode="Externa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cortegalagos@tmforum.org" TargetMode="External"/><Relationship Id="rId14" Type="http://schemas.openxmlformats.org/officeDocument/2006/relationships/hyperlink" Target="https://projects.tmforum.org/wiki/display/~dmilham@tmforum.org" TargetMode="External"/><Relationship Id="rId22" Type="http://schemas.openxmlformats.org/officeDocument/2006/relationships/hyperlink" Target="mailto:CGavilanes@gsma.com" TargetMode="External"/><Relationship Id="rId27" Type="http://schemas.openxmlformats.org/officeDocument/2006/relationships/hyperlink" Target="mailto:3GPPLiaison@etsi.org" TargetMode="External"/><Relationship Id="rId30" Type="http://schemas.openxmlformats.org/officeDocument/2006/relationships/hyperlink" Target="mailto:maryse.gardella@nokia.com" TargetMode="External"/><Relationship Id="rId35" Type="http://schemas.openxmlformats.org/officeDocument/2006/relationships/hyperlink" Target="mailto:zhangdehua@caict.ac.cn" TargetMode="External"/><Relationship Id="rId43" Type="http://schemas.openxmlformats.org/officeDocument/2006/relationships/hyperlink" Target="mailto:dong.sun@futurewei.com" TargetMode="External"/><Relationship Id="rId48" Type="http://schemas.openxmlformats.org/officeDocument/2006/relationships/hyperlink" Target="mailto:nakamura.takayuki@nttcom.co.jp" TargetMode="External"/><Relationship Id="rId8" Type="http://schemas.openxmlformats.org/officeDocument/2006/relationships/hyperlink" Target="mailto:liaisons@tmforum.org" TargetMode="External"/><Relationship Id="rId51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Liaison-Template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A3D06DAEEAD411D9AEF1961A3C1D9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800D9E-3D38-4513-935B-DB13E0881F1F}"/>
      </w:docPartPr>
      <w:docPartBody>
        <w:p w:rsidR="00000000" w:rsidRDefault="0040708F" w:rsidP="0040708F">
          <w:pPr>
            <w:pStyle w:val="0A3D06DAEEAD411D9AEF1961A3C1D91C"/>
          </w:pPr>
          <w:r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08F"/>
    <w:rsid w:val="0040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40708F"/>
    <w:rPr>
      <w:color w:val="808080"/>
    </w:rPr>
  </w:style>
  <w:style w:type="paragraph" w:customStyle="1" w:styleId="0A3D06DAEEAD411D9AEF1961A3C1D91C">
    <w:name w:val="0A3D06DAEEAD411D9AEF1961A3C1D91C"/>
    <w:rsid w:val="0040708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A5E47-8324-4E0A-98BE-3C8F4CCE8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2</TotalTime>
  <Pages>5</Pages>
  <Words>465</Words>
  <Characters>5452</Characters>
  <Application>Microsoft Office Word</Application>
  <DocSecurity>4</DocSecurity>
  <Lines>45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</dc:creator>
  <cp:lastModifiedBy>33.926_CR0045_(R-17)_eSCAS</cp:lastModifiedBy>
  <cp:revision>2</cp:revision>
  <cp:lastPrinted>2009-03-03T21:56:00Z</cp:lastPrinted>
  <dcterms:created xsi:type="dcterms:W3CDTF">2021-08-18T07:51:00Z</dcterms:created>
  <dcterms:modified xsi:type="dcterms:W3CDTF">2021-08-18T07:51:00Z</dcterms:modified>
</cp:coreProperties>
</file>